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F14B" w14:textId="2ABB45E9" w:rsidR="00060169" w:rsidRDefault="00060169" w:rsidP="00060169">
      <w:pPr>
        <w:tabs>
          <w:tab w:val="right" w:pos="9639"/>
        </w:tabs>
        <w:spacing w:after="0"/>
        <w:rPr>
          <w:rFonts w:ascii="Arial" w:hAnsi="Arial"/>
          <w:b/>
          <w:sz w:val="24"/>
          <w:lang w:val="en-US" w:eastAsia="zh-CN"/>
        </w:rPr>
      </w:pPr>
      <w:bookmarkStart w:id="0" w:name="OLE_LINK5"/>
      <w:bookmarkStart w:id="1" w:name="OLE_LINK6"/>
      <w:bookmarkStart w:id="2" w:name="page1"/>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C45460" w:rsidRPr="00C45460">
        <w:rPr>
          <w:rFonts w:ascii="Arial" w:hAnsi="Arial"/>
          <w:b/>
          <w:sz w:val="24"/>
          <w:lang w:val="en-US"/>
        </w:rPr>
        <w:t>R4-2205553</w:t>
      </w:r>
    </w:p>
    <w:p w14:paraId="3FC2A1B0" w14:textId="77777777" w:rsidR="00060169" w:rsidRDefault="00060169" w:rsidP="00060169">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proofErr w:type="gramStart"/>
      <w:r>
        <w:rPr>
          <w:rFonts w:ascii="Arial" w:eastAsia="SimSun" w:hAnsi="Arial" w:cs="Arial"/>
          <w:b/>
          <w:sz w:val="24"/>
          <w:szCs w:val="24"/>
        </w:rPr>
        <w:t>Mar</w:t>
      </w:r>
      <w:r w:rsidRPr="00F66BC8">
        <w:rPr>
          <w:rFonts w:ascii="Arial" w:eastAsia="SimSun" w:hAnsi="Arial" w:cs="Arial"/>
          <w:b/>
          <w:sz w:val="24"/>
          <w:szCs w:val="24"/>
        </w:rPr>
        <w:t>,</w:t>
      </w:r>
      <w:proofErr w:type="gramEnd"/>
      <w:r w:rsidRPr="00F66BC8">
        <w:rPr>
          <w:rFonts w:ascii="Arial" w:eastAsia="SimSun" w:hAnsi="Arial" w:cs="Arial"/>
          <w:b/>
          <w:sz w:val="24"/>
          <w:szCs w:val="24"/>
        </w:rPr>
        <w:t xml:space="preserve"> 202</w:t>
      </w:r>
      <w:r>
        <w:rPr>
          <w:rFonts w:ascii="Arial" w:eastAsia="SimSun" w:hAnsi="Arial" w:cs="Arial"/>
          <w:b/>
          <w:sz w:val="24"/>
          <w:szCs w:val="24"/>
        </w:rPr>
        <w:t>2</w:t>
      </w:r>
    </w:p>
    <w:bookmarkEnd w:id="0"/>
    <w:bookmarkEnd w:id="1"/>
    <w:p w14:paraId="0C019310" w14:textId="77777777" w:rsidR="00FB144B" w:rsidRDefault="00FB144B" w:rsidP="00FB144B">
      <w:pPr>
        <w:spacing w:after="120"/>
        <w:ind w:left="1985" w:hanging="1985"/>
        <w:rPr>
          <w:rFonts w:ascii="Arial" w:hAnsi="Arial" w:cs="Arial"/>
          <w:b/>
          <w:lang w:val="en-US"/>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5E40112E"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21557" w:rsidRPr="00F21557">
        <w:rPr>
          <w:rFonts w:ascii="Arial" w:hAnsi="Arial" w:cs="Arial"/>
          <w:b/>
          <w:lang w:val="en-US"/>
        </w:rPr>
        <w:t xml:space="preserve">On UE </w:t>
      </w:r>
      <w:r w:rsidR="00F21557">
        <w:rPr>
          <w:rFonts w:ascii="Arial" w:hAnsi="Arial" w:cs="Arial"/>
          <w:b/>
          <w:lang w:val="en-US"/>
        </w:rPr>
        <w:t>R</w:t>
      </w:r>
      <w:r w:rsidR="00F21557" w:rsidRPr="00F21557">
        <w:rPr>
          <w:rFonts w:ascii="Arial" w:hAnsi="Arial" w:cs="Arial"/>
          <w:b/>
          <w:lang w:val="en-US"/>
        </w:rPr>
        <w:t>x RF aspects for FR2-2</w:t>
      </w:r>
    </w:p>
    <w:p w14:paraId="6B2620CB" w14:textId="6DA7AA26"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F21557">
        <w:rPr>
          <w:rFonts w:ascii="Arial" w:hAnsi="Arial" w:cs="Arial"/>
          <w:lang w:val="en-US"/>
        </w:rPr>
        <w:t>10</w:t>
      </w:r>
      <w:r>
        <w:rPr>
          <w:rFonts w:ascii="Arial" w:hAnsi="Arial" w:cs="Arial"/>
          <w:lang w:val="en-US"/>
        </w:rPr>
        <w:t>.</w:t>
      </w:r>
      <w:r w:rsidR="007C5877">
        <w:rPr>
          <w:rFonts w:ascii="Arial" w:hAnsi="Arial" w:cs="Arial"/>
          <w:lang w:val="en-US"/>
        </w:rPr>
        <w:t>16</w:t>
      </w:r>
      <w:r>
        <w:rPr>
          <w:rFonts w:ascii="Arial" w:hAnsi="Arial" w:cs="Arial"/>
          <w:lang w:val="en-US"/>
        </w:rPr>
        <w:t>.</w:t>
      </w:r>
      <w:r w:rsidR="00D26202">
        <w:rPr>
          <w:rFonts w:ascii="Arial" w:hAnsi="Arial" w:cs="Arial"/>
          <w:lang w:val="en-US"/>
        </w:rPr>
        <w:t>3</w:t>
      </w:r>
      <w:r w:rsidR="00810566">
        <w:rPr>
          <w:rFonts w:ascii="Arial" w:hAnsi="Arial" w:cs="Arial"/>
          <w:lang w:val="en-US"/>
        </w:rPr>
        <w:t>.</w:t>
      </w:r>
      <w:r w:rsidR="005672E7">
        <w:rPr>
          <w:rFonts w:ascii="Arial" w:hAnsi="Arial" w:cs="Arial"/>
          <w:lang w:val="en-US"/>
        </w:rPr>
        <w:t>2</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6ACDBF00" w14:textId="3E36DCBA" w:rsidR="00DC668B" w:rsidRPr="00DC668B" w:rsidRDefault="00DC668B" w:rsidP="00DC668B">
      <w:pPr>
        <w:rPr>
          <w:lang w:val="en-US"/>
        </w:rPr>
      </w:pPr>
      <w:r w:rsidRPr="00DC668B">
        <w:rPr>
          <w:lang w:val="en-US"/>
        </w:rPr>
        <w:t xml:space="preserve">The </w:t>
      </w:r>
      <w:r w:rsidR="0043162D">
        <w:rPr>
          <w:lang w:val="en-US"/>
        </w:rPr>
        <w:t xml:space="preserve">latest WID </w:t>
      </w:r>
      <w:r w:rsidR="004D6000">
        <w:rPr>
          <w:lang w:val="en-US"/>
        </w:rPr>
        <w:t>on e</w:t>
      </w:r>
      <w:r w:rsidR="004D6000" w:rsidRPr="004D6000">
        <w:rPr>
          <w:lang w:val="en-US"/>
        </w:rPr>
        <w:t xml:space="preserve">xtending current NR operation to 71GHz </w:t>
      </w:r>
      <w:r w:rsidRPr="00DC668B">
        <w:rPr>
          <w:lang w:val="en-US"/>
        </w:rPr>
        <w:fldChar w:fldCharType="begin"/>
      </w:r>
      <w:r w:rsidRPr="00DC668B">
        <w:rPr>
          <w:lang w:val="en-US"/>
        </w:rPr>
        <w:instrText xml:space="preserve"> REF _Ref31097917 \n \h  \* MERGEFORMAT </w:instrText>
      </w:r>
      <w:r w:rsidRPr="00DC668B">
        <w:rPr>
          <w:lang w:val="en-US"/>
        </w:rPr>
      </w:r>
      <w:r w:rsidRPr="00DC668B">
        <w:rPr>
          <w:lang w:val="en-US"/>
        </w:rPr>
        <w:fldChar w:fldCharType="separate"/>
      </w:r>
      <w:r w:rsidRPr="00DC668B">
        <w:rPr>
          <w:lang w:val="en-US"/>
        </w:rPr>
        <w:t>[1]</w:t>
      </w:r>
      <w:r w:rsidRPr="00DC668B">
        <w:rPr>
          <w:lang w:val="en-US"/>
        </w:rPr>
        <w:fldChar w:fldCharType="end"/>
      </w:r>
      <w:r w:rsidRPr="00DC668B">
        <w:rPr>
          <w:lang w:val="en-US"/>
        </w:rPr>
        <w:t xml:space="preserve"> was approved at RAN#</w:t>
      </w:r>
      <w:r w:rsidR="004C489F">
        <w:rPr>
          <w:lang w:val="en-US"/>
        </w:rPr>
        <w:t>9</w:t>
      </w:r>
      <w:r w:rsidR="00195F77">
        <w:rPr>
          <w:lang w:val="en-US"/>
        </w:rPr>
        <w:t>4</w:t>
      </w:r>
      <w:r w:rsidRPr="00DC668B">
        <w:rPr>
          <w:lang w:val="en-US"/>
        </w:rPr>
        <w:t xml:space="preserve">. Before that, 3GPP RAN studied requirements for NR beyond 52.6GHz up to 114.25GHz, potential use cases and deployment scenarios, and NR system design requirements and considerations on top of regulatory requirements </w:t>
      </w:r>
      <w:r w:rsidR="004D6000">
        <w:rPr>
          <w:lang w:val="en-US"/>
        </w:rPr>
        <w:t xml:space="preserve">as captured in </w:t>
      </w:r>
      <w:r w:rsidRPr="00DC668B">
        <w:rPr>
          <w:lang w:val="en-US"/>
        </w:rPr>
        <w:fldChar w:fldCharType="begin"/>
      </w:r>
      <w:r w:rsidRPr="00DC668B">
        <w:rPr>
          <w:lang w:val="en-US"/>
        </w:rPr>
        <w:instrText xml:space="preserve"> REF _Ref31097951 \n \h  \* MERGEFORMAT </w:instrText>
      </w:r>
      <w:r w:rsidRPr="00DC668B">
        <w:rPr>
          <w:lang w:val="en-US"/>
        </w:rPr>
      </w:r>
      <w:r w:rsidRPr="00DC668B">
        <w:rPr>
          <w:lang w:val="en-US"/>
        </w:rPr>
        <w:fldChar w:fldCharType="separate"/>
      </w:r>
      <w:r w:rsidRPr="00DC668B">
        <w:rPr>
          <w:lang w:val="en-US"/>
        </w:rPr>
        <w:t>[2]</w:t>
      </w:r>
      <w:r w:rsidRPr="00DC668B">
        <w:rPr>
          <w:lang w:val="en-US"/>
        </w:rPr>
        <w:fldChar w:fldCharType="end"/>
      </w:r>
      <w:r w:rsidRPr="00DC668B">
        <w:rPr>
          <w:lang w:val="en-US"/>
        </w:rPr>
        <w:t xml:space="preserve">. </w:t>
      </w:r>
    </w:p>
    <w:p w14:paraId="722559E9" w14:textId="464E881D" w:rsidR="00DC668B" w:rsidRPr="00DC668B" w:rsidRDefault="00DC668B" w:rsidP="00DC668B">
      <w:pPr>
        <w:rPr>
          <w:lang w:val="en-US"/>
        </w:rPr>
      </w:pPr>
      <w:r w:rsidRPr="00DC668B">
        <w:rPr>
          <w:lang w:val="en-US"/>
        </w:rPr>
        <w:t xml:space="preserve">In this contribution UE </w:t>
      </w:r>
      <w:r w:rsidR="008F61EE">
        <w:rPr>
          <w:lang w:val="en-US"/>
        </w:rPr>
        <w:t>R</w:t>
      </w:r>
      <w:r w:rsidR="00F21557">
        <w:rPr>
          <w:lang w:val="en-US"/>
        </w:rPr>
        <w:t>x aspects are</w:t>
      </w:r>
      <w:r w:rsidRPr="00DC668B">
        <w:rPr>
          <w:lang w:val="en-US"/>
        </w:rPr>
        <w:t xml:space="preserve"> discussed.</w:t>
      </w:r>
    </w:p>
    <w:p w14:paraId="487F6950" w14:textId="4859A687" w:rsidR="0084582F" w:rsidRDefault="00904C26" w:rsidP="0084582F">
      <w:pPr>
        <w:pStyle w:val="Heading1"/>
        <w:numPr>
          <w:ilvl w:val="0"/>
          <w:numId w:val="19"/>
        </w:numPr>
      </w:pPr>
      <w:r>
        <w:t>Discussion</w:t>
      </w:r>
    </w:p>
    <w:p w14:paraId="23A41657" w14:textId="61CAA62E" w:rsidR="00B519F6" w:rsidRPr="007110AC" w:rsidRDefault="00F21557" w:rsidP="00B519F6">
      <w:pPr>
        <w:pStyle w:val="Heading4"/>
      </w:pPr>
      <w:r w:rsidRPr="00F21557">
        <w:rPr>
          <w:lang w:val="en-US"/>
        </w:rPr>
        <w:t xml:space="preserve">Handheld </w:t>
      </w:r>
      <w:r w:rsidR="008F61EE">
        <w:rPr>
          <w:lang w:val="en-US"/>
        </w:rPr>
        <w:t>UE REFSENS</w:t>
      </w:r>
    </w:p>
    <w:p w14:paraId="1E549A0B" w14:textId="5B10295A" w:rsidR="00B519F6" w:rsidRDefault="00F21557" w:rsidP="00B519F6">
      <w:bookmarkStart w:id="3" w:name="_Hlk54351566"/>
      <w:r>
        <w:t>During RAN4#101bis the a</w:t>
      </w:r>
      <w:r w:rsidR="00B519F6">
        <w:t xml:space="preserve">chievable </w:t>
      </w:r>
      <w:r>
        <w:t>h</w:t>
      </w:r>
      <w:r w:rsidRPr="00F21557">
        <w:t xml:space="preserve">andheld </w:t>
      </w:r>
      <w:r w:rsidR="008F61EE">
        <w:t>UE REFSENS</w:t>
      </w:r>
      <w:r w:rsidR="00BA0F7A">
        <w:t xml:space="preserve"> </w:t>
      </w:r>
      <w:r>
        <w:t xml:space="preserve">was discussed. Given inputs during the meeting </w:t>
      </w:r>
      <w:proofErr w:type="spellStart"/>
      <w:proofErr w:type="gramStart"/>
      <w:r>
        <w:t>a</w:t>
      </w:r>
      <w:proofErr w:type="spellEnd"/>
      <w:proofErr w:type="gramEnd"/>
      <w:r>
        <w:t xml:space="preserve"> evaluation have been performed as </w:t>
      </w:r>
      <w:r w:rsidR="00BA0F7A">
        <w:t xml:space="preserve">captured </w:t>
      </w:r>
      <w:r>
        <w:t>in</w:t>
      </w:r>
      <w:r w:rsidR="00BA0F7A">
        <w:t xml:space="preserve"> T</w:t>
      </w:r>
      <w:r w:rsidR="00B519F6">
        <w:t>able 1.</w:t>
      </w:r>
      <w:r w:rsidR="00BA0F7A">
        <w:t xml:space="preserve"> We would like to provide some references for the used assumptions:</w:t>
      </w:r>
    </w:p>
    <w:p w14:paraId="7BC4E899" w14:textId="6BE42243" w:rsidR="00BA0F7A" w:rsidRDefault="00BA0F7A" w:rsidP="00BA0F7A">
      <w:pPr>
        <w:pStyle w:val="ListParagraph"/>
        <w:numPr>
          <w:ilvl w:val="0"/>
          <w:numId w:val="50"/>
        </w:numPr>
      </w:pPr>
      <w:r>
        <w:t xml:space="preserve">Average antenna element gain is conservative, </w:t>
      </w:r>
      <w:proofErr w:type="spellStart"/>
      <w:r>
        <w:t>e.g</w:t>
      </w:r>
      <w:proofErr w:type="spellEnd"/>
      <w:r w:rsidR="001E7A97">
        <w:t xml:space="preserve"> </w:t>
      </w:r>
      <w:r w:rsidR="00195F77">
        <w:t>[</w:t>
      </w:r>
      <w:r w:rsidR="00F21557">
        <w:t>4</w:t>
      </w:r>
      <w:r w:rsidR="00195F77">
        <w:t xml:space="preserve">] </w:t>
      </w:r>
      <w:r w:rsidR="001E7A97">
        <w:t xml:space="preserve">uses worst case 4.2 </w:t>
      </w:r>
      <w:proofErr w:type="spellStart"/>
      <w:r w:rsidR="001E7A97">
        <w:t>dBi</w:t>
      </w:r>
      <w:proofErr w:type="spellEnd"/>
      <w:r w:rsidR="001E7A97">
        <w:t xml:space="preserve"> and </w:t>
      </w:r>
      <w:r w:rsidR="00195F77">
        <w:t>[</w:t>
      </w:r>
      <w:r w:rsidR="00F21557">
        <w:t>5</w:t>
      </w:r>
      <w:r w:rsidR="00195F77">
        <w:t xml:space="preserve">] </w:t>
      </w:r>
      <w:r w:rsidR="001E7A97">
        <w:t xml:space="preserve">reports 5.2 </w:t>
      </w:r>
      <w:proofErr w:type="spellStart"/>
      <w:r w:rsidR="001E7A97">
        <w:t>dBi</w:t>
      </w:r>
      <w:proofErr w:type="spellEnd"/>
      <w:r w:rsidR="001E7A97">
        <w:t xml:space="preserve"> peak gain</w:t>
      </w:r>
    </w:p>
    <w:p w14:paraId="4C2456F8" w14:textId="2631AC58" w:rsidR="001E7A97" w:rsidRDefault="0097354A" w:rsidP="00BA0F7A">
      <w:pPr>
        <w:pStyle w:val="ListParagraph"/>
        <w:numPr>
          <w:ilvl w:val="0"/>
          <w:numId w:val="50"/>
        </w:numPr>
      </w:pPr>
      <w:r>
        <w:t>LNA noise figure is based on system evaluations from</w:t>
      </w:r>
      <w:r w:rsidR="001E7A97">
        <w:t xml:space="preserve"> TR 38.808</w:t>
      </w:r>
      <w:r w:rsidR="00195F77">
        <w:t xml:space="preserve"> [2]</w:t>
      </w:r>
      <w:r>
        <w:t>, 10 dB NF was also use there, but we chose the more conservative value.</w:t>
      </w:r>
    </w:p>
    <w:p w14:paraId="26385883" w14:textId="7A492B69" w:rsidR="001E7A97" w:rsidRDefault="001E7A97" w:rsidP="001E7A97">
      <w:pPr>
        <w:pStyle w:val="ListParagraph"/>
        <w:numPr>
          <w:ilvl w:val="0"/>
          <w:numId w:val="50"/>
        </w:numPr>
      </w:pPr>
      <w:r>
        <w:t xml:space="preserve">Allowed implementation losses are generous </w:t>
      </w:r>
      <w:r w:rsidR="00B15075">
        <w:t>totalling</w:t>
      </w:r>
      <w:r>
        <w:t xml:space="preserve"> 9 dB</w:t>
      </w:r>
    </w:p>
    <w:p w14:paraId="34B98EF0" w14:textId="77777777" w:rsidR="001E7A97" w:rsidRDefault="001E7A97" w:rsidP="001E7A97">
      <w:pPr>
        <w:pStyle w:val="ListParagraph"/>
      </w:pPr>
    </w:p>
    <w:p w14:paraId="2EA6628D" w14:textId="07953342" w:rsidR="00B519F6" w:rsidRPr="002E0CD4" w:rsidRDefault="00B519F6" w:rsidP="00B519F6">
      <w:pPr>
        <w:jc w:val="center"/>
        <w:rPr>
          <w:b/>
          <w:bCs/>
        </w:rPr>
      </w:pPr>
      <w:r w:rsidRPr="002E0CD4">
        <w:rPr>
          <w:b/>
          <w:bCs/>
        </w:rPr>
        <w:t xml:space="preserve">Table 1: </w:t>
      </w:r>
      <w:r w:rsidR="008F61EE">
        <w:rPr>
          <w:b/>
          <w:bCs/>
        </w:rPr>
        <w:t>REFSENS</w:t>
      </w:r>
      <w:r w:rsidR="00BA0F7A">
        <w:rPr>
          <w:b/>
          <w:bCs/>
        </w:rPr>
        <w:t xml:space="preserve"> for UE </w:t>
      </w:r>
      <w:r w:rsidR="008F61EE">
        <w:rPr>
          <w:b/>
          <w:bCs/>
        </w:rPr>
        <w:t>receiving</w:t>
      </w:r>
      <w:r w:rsidR="00BA0F7A">
        <w:rPr>
          <w:b/>
          <w:bCs/>
        </w:rPr>
        <w:t xml:space="preserve"> with 8-element dual polarized antenna array.</w:t>
      </w:r>
    </w:p>
    <w:tbl>
      <w:tblPr>
        <w:tblW w:w="4540" w:type="dxa"/>
        <w:jc w:val="center"/>
        <w:tblLook w:val="04A0" w:firstRow="1" w:lastRow="0" w:firstColumn="1" w:lastColumn="0" w:noHBand="0" w:noVBand="1"/>
      </w:tblPr>
      <w:tblGrid>
        <w:gridCol w:w="2640"/>
        <w:gridCol w:w="960"/>
        <w:gridCol w:w="940"/>
      </w:tblGrid>
      <w:tr w:rsidR="008F61EE" w:rsidRPr="008F61EE" w14:paraId="06C64071" w14:textId="77777777" w:rsidTr="008F61EE">
        <w:trPr>
          <w:trHeight w:val="315"/>
          <w:jc w:val="center"/>
        </w:trPr>
        <w:tc>
          <w:tcPr>
            <w:tcW w:w="264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33EAA508" w14:textId="77777777" w:rsidR="008F61EE" w:rsidRPr="008F61EE" w:rsidRDefault="008F61EE" w:rsidP="008F61EE">
            <w:pPr>
              <w:overflowPunct/>
              <w:autoSpaceDE/>
              <w:autoSpaceDN/>
              <w:adjustRightInd/>
              <w:spacing w:after="0"/>
              <w:jc w:val="center"/>
              <w:textAlignment w:val="auto"/>
              <w:rPr>
                <w:rFonts w:ascii="Calibri" w:hAnsi="Calibri" w:cs="Calibri"/>
                <w:b/>
                <w:bCs/>
                <w:color w:val="000000"/>
                <w:sz w:val="22"/>
                <w:szCs w:val="22"/>
                <w:lang w:val="en-US"/>
              </w:rPr>
            </w:pPr>
            <w:r w:rsidRPr="008F61EE">
              <w:rPr>
                <w:rFonts w:ascii="Calibri" w:hAnsi="Calibri" w:cs="Calibri"/>
                <w:b/>
                <w:bCs/>
                <w:color w:val="000000"/>
                <w:sz w:val="22"/>
                <w:szCs w:val="22"/>
                <w:lang w:val="en-US"/>
              </w:rPr>
              <w:t>Parameter</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4BC9E817" w14:textId="77777777" w:rsidR="008F61EE" w:rsidRPr="008F61EE" w:rsidRDefault="008F61EE" w:rsidP="008F61EE">
            <w:pPr>
              <w:overflowPunct/>
              <w:autoSpaceDE/>
              <w:autoSpaceDN/>
              <w:adjustRightInd/>
              <w:spacing w:after="0"/>
              <w:textAlignment w:val="auto"/>
              <w:rPr>
                <w:rFonts w:ascii="Calibri" w:hAnsi="Calibri" w:cs="Calibri"/>
                <w:b/>
                <w:bCs/>
                <w:color w:val="000000"/>
                <w:sz w:val="22"/>
                <w:szCs w:val="22"/>
                <w:lang w:val="en-US"/>
              </w:rPr>
            </w:pPr>
            <w:r w:rsidRPr="008F61EE">
              <w:rPr>
                <w:rFonts w:ascii="Calibri" w:hAnsi="Calibri" w:cs="Calibri"/>
                <w:b/>
                <w:bCs/>
                <w:color w:val="000000"/>
                <w:sz w:val="22"/>
                <w:szCs w:val="22"/>
                <w:lang w:val="en-US"/>
              </w:rPr>
              <w:t>Unit</w:t>
            </w:r>
          </w:p>
        </w:tc>
        <w:tc>
          <w:tcPr>
            <w:tcW w:w="940" w:type="dxa"/>
            <w:tcBorders>
              <w:top w:val="single" w:sz="4" w:space="0" w:color="auto"/>
              <w:left w:val="nil"/>
              <w:bottom w:val="single" w:sz="8" w:space="0" w:color="auto"/>
              <w:right w:val="single" w:sz="4" w:space="0" w:color="auto"/>
            </w:tcBorders>
            <w:shd w:val="clear" w:color="auto" w:fill="auto"/>
            <w:noWrap/>
            <w:vAlign w:val="bottom"/>
            <w:hideMark/>
          </w:tcPr>
          <w:p w14:paraId="1BD99F70" w14:textId="77777777" w:rsidR="008F61EE" w:rsidRPr="008F61EE" w:rsidRDefault="008F61EE" w:rsidP="008F61EE">
            <w:pPr>
              <w:overflowPunct/>
              <w:autoSpaceDE/>
              <w:autoSpaceDN/>
              <w:adjustRightInd/>
              <w:spacing w:after="0"/>
              <w:textAlignment w:val="auto"/>
              <w:rPr>
                <w:rFonts w:ascii="Calibri" w:hAnsi="Calibri" w:cs="Calibri"/>
                <w:b/>
                <w:bCs/>
                <w:color w:val="000000"/>
                <w:sz w:val="22"/>
                <w:szCs w:val="22"/>
                <w:lang w:val="en-US"/>
              </w:rPr>
            </w:pPr>
            <w:r w:rsidRPr="008F61EE">
              <w:rPr>
                <w:rFonts w:ascii="Calibri" w:hAnsi="Calibri" w:cs="Calibri"/>
                <w:b/>
                <w:bCs/>
                <w:color w:val="000000"/>
                <w:sz w:val="22"/>
                <w:szCs w:val="22"/>
                <w:lang w:val="en-US"/>
              </w:rPr>
              <w:t>Value</w:t>
            </w:r>
          </w:p>
        </w:tc>
      </w:tr>
      <w:tr w:rsidR="008F61EE" w:rsidRPr="008F61EE" w14:paraId="468BD300" w14:textId="77777777" w:rsidTr="008F61EE">
        <w:trPr>
          <w:trHeight w:val="300"/>
          <w:jc w:val="center"/>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2DDBA"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Thermal noise floor</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212EFE"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dBm/Hz</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19149B05"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-174</w:t>
            </w:r>
          </w:p>
        </w:tc>
      </w:tr>
      <w:tr w:rsidR="008F61EE" w:rsidRPr="008F61EE" w14:paraId="3095B637" w14:textId="77777777" w:rsidTr="008F61EE">
        <w:trPr>
          <w:trHeight w:val="48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7D2A8C13"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Signal BW (400</w:t>
            </w:r>
            <w:proofErr w:type="gramStart"/>
            <w:r w:rsidRPr="008F61EE">
              <w:rPr>
                <w:rFonts w:ascii="Arial" w:hAnsi="Arial" w:cs="Arial"/>
                <w:color w:val="000000"/>
                <w:sz w:val="18"/>
                <w:szCs w:val="18"/>
                <w:lang w:val="en-US"/>
              </w:rPr>
              <w:t>MHz :</w:t>
            </w:r>
            <w:proofErr w:type="gramEnd"/>
            <w:r w:rsidRPr="008F61EE">
              <w:rPr>
                <w:rFonts w:ascii="Arial" w:hAnsi="Arial" w:cs="Arial"/>
                <w:color w:val="000000"/>
                <w:sz w:val="18"/>
                <w:szCs w:val="18"/>
                <w:lang w:val="en-US"/>
              </w:rPr>
              <w:t xml:space="preserve"> 264 PRB / 120 kHz SCS)</w:t>
            </w:r>
          </w:p>
        </w:tc>
        <w:tc>
          <w:tcPr>
            <w:tcW w:w="960" w:type="dxa"/>
            <w:tcBorders>
              <w:top w:val="nil"/>
              <w:left w:val="nil"/>
              <w:bottom w:val="single" w:sz="4" w:space="0" w:color="auto"/>
              <w:right w:val="single" w:sz="4" w:space="0" w:color="auto"/>
            </w:tcBorders>
            <w:shd w:val="clear" w:color="auto" w:fill="auto"/>
            <w:vAlign w:val="center"/>
            <w:hideMark/>
          </w:tcPr>
          <w:p w14:paraId="644CB660"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MHz</w:t>
            </w:r>
          </w:p>
        </w:tc>
        <w:tc>
          <w:tcPr>
            <w:tcW w:w="940" w:type="dxa"/>
            <w:tcBorders>
              <w:top w:val="nil"/>
              <w:left w:val="nil"/>
              <w:bottom w:val="single" w:sz="4" w:space="0" w:color="auto"/>
              <w:right w:val="single" w:sz="4" w:space="0" w:color="auto"/>
            </w:tcBorders>
            <w:shd w:val="clear" w:color="auto" w:fill="auto"/>
            <w:vAlign w:val="center"/>
            <w:hideMark/>
          </w:tcPr>
          <w:p w14:paraId="6DFD7C48"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380.16</w:t>
            </w:r>
          </w:p>
        </w:tc>
      </w:tr>
      <w:tr w:rsidR="008F61EE" w:rsidRPr="008F61EE" w14:paraId="187CCAA8" w14:textId="77777777" w:rsidTr="008F61EE">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7A7C30B9"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LNA noise Figure</w:t>
            </w:r>
          </w:p>
        </w:tc>
        <w:tc>
          <w:tcPr>
            <w:tcW w:w="960" w:type="dxa"/>
            <w:tcBorders>
              <w:top w:val="nil"/>
              <w:left w:val="nil"/>
              <w:bottom w:val="single" w:sz="4" w:space="0" w:color="auto"/>
              <w:right w:val="single" w:sz="4" w:space="0" w:color="auto"/>
            </w:tcBorders>
            <w:shd w:val="clear" w:color="auto" w:fill="auto"/>
            <w:vAlign w:val="center"/>
            <w:hideMark/>
          </w:tcPr>
          <w:p w14:paraId="096613C2"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shd w:val="clear" w:color="auto" w:fill="auto"/>
            <w:vAlign w:val="center"/>
            <w:hideMark/>
          </w:tcPr>
          <w:p w14:paraId="2C10B858"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13</w:t>
            </w:r>
          </w:p>
        </w:tc>
      </w:tr>
      <w:tr w:rsidR="008F61EE" w:rsidRPr="008F61EE" w14:paraId="665EFCAC" w14:textId="77777777" w:rsidTr="008F61EE">
        <w:trPr>
          <w:trHeight w:val="48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06775BD6"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 ant elements per polarization</w:t>
            </w:r>
          </w:p>
        </w:tc>
        <w:tc>
          <w:tcPr>
            <w:tcW w:w="960" w:type="dxa"/>
            <w:tcBorders>
              <w:top w:val="nil"/>
              <w:left w:val="nil"/>
              <w:bottom w:val="single" w:sz="4" w:space="0" w:color="auto"/>
              <w:right w:val="single" w:sz="4" w:space="0" w:color="auto"/>
            </w:tcBorders>
            <w:shd w:val="clear" w:color="auto" w:fill="auto"/>
            <w:vAlign w:val="center"/>
            <w:hideMark/>
          </w:tcPr>
          <w:p w14:paraId="2C0ADB30"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 </w:t>
            </w:r>
          </w:p>
        </w:tc>
        <w:tc>
          <w:tcPr>
            <w:tcW w:w="940" w:type="dxa"/>
            <w:tcBorders>
              <w:top w:val="nil"/>
              <w:left w:val="nil"/>
              <w:bottom w:val="single" w:sz="4" w:space="0" w:color="auto"/>
              <w:right w:val="single" w:sz="4" w:space="0" w:color="auto"/>
            </w:tcBorders>
            <w:shd w:val="clear" w:color="auto" w:fill="auto"/>
            <w:vAlign w:val="center"/>
            <w:hideMark/>
          </w:tcPr>
          <w:p w14:paraId="37878DFD"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8</w:t>
            </w:r>
          </w:p>
        </w:tc>
      </w:tr>
      <w:tr w:rsidR="008F61EE" w:rsidRPr="008F61EE" w14:paraId="5CF11014" w14:textId="77777777" w:rsidTr="008F61EE">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6510438D"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Avg. element gain</w:t>
            </w:r>
          </w:p>
        </w:tc>
        <w:tc>
          <w:tcPr>
            <w:tcW w:w="960" w:type="dxa"/>
            <w:tcBorders>
              <w:top w:val="nil"/>
              <w:left w:val="nil"/>
              <w:bottom w:val="single" w:sz="4" w:space="0" w:color="auto"/>
              <w:right w:val="single" w:sz="4" w:space="0" w:color="auto"/>
            </w:tcBorders>
            <w:shd w:val="clear" w:color="auto" w:fill="auto"/>
            <w:vAlign w:val="center"/>
            <w:hideMark/>
          </w:tcPr>
          <w:p w14:paraId="3BFC55BC"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proofErr w:type="spellStart"/>
            <w:r w:rsidRPr="008F61EE">
              <w:rPr>
                <w:rFonts w:ascii="Arial" w:hAnsi="Arial" w:cs="Arial"/>
                <w:color w:val="000000"/>
                <w:sz w:val="18"/>
                <w:szCs w:val="18"/>
                <w:lang w:val="en-US"/>
              </w:rPr>
              <w:t>dBi</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A71DB25"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4</w:t>
            </w:r>
          </w:p>
        </w:tc>
      </w:tr>
      <w:tr w:rsidR="008F61EE" w:rsidRPr="008F61EE" w14:paraId="7B6CD360" w14:textId="77777777" w:rsidTr="008F61EE">
        <w:trPr>
          <w:trHeight w:val="48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2702AFDA"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Further antenna losses including roll-off vs. frequency</w:t>
            </w:r>
          </w:p>
        </w:tc>
        <w:tc>
          <w:tcPr>
            <w:tcW w:w="960" w:type="dxa"/>
            <w:tcBorders>
              <w:top w:val="nil"/>
              <w:left w:val="nil"/>
              <w:bottom w:val="single" w:sz="4" w:space="0" w:color="auto"/>
              <w:right w:val="single" w:sz="4" w:space="0" w:color="auto"/>
            </w:tcBorders>
            <w:shd w:val="clear" w:color="auto" w:fill="auto"/>
            <w:vAlign w:val="center"/>
            <w:hideMark/>
          </w:tcPr>
          <w:p w14:paraId="2D20F6D8"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shd w:val="clear" w:color="auto" w:fill="auto"/>
            <w:vAlign w:val="center"/>
            <w:hideMark/>
          </w:tcPr>
          <w:p w14:paraId="64AA7C3B"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-3</w:t>
            </w:r>
          </w:p>
        </w:tc>
      </w:tr>
      <w:tr w:rsidR="008F61EE" w:rsidRPr="008F61EE" w14:paraId="11A09698" w14:textId="77777777" w:rsidTr="008F61EE">
        <w:trPr>
          <w:trHeight w:val="48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18F5F1F4"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Realized antenna array gain excluding polarization gain</w:t>
            </w:r>
          </w:p>
        </w:tc>
        <w:tc>
          <w:tcPr>
            <w:tcW w:w="960" w:type="dxa"/>
            <w:tcBorders>
              <w:top w:val="nil"/>
              <w:left w:val="nil"/>
              <w:bottom w:val="single" w:sz="4" w:space="0" w:color="auto"/>
              <w:right w:val="single" w:sz="4" w:space="0" w:color="auto"/>
            </w:tcBorders>
            <w:shd w:val="clear" w:color="auto" w:fill="auto"/>
            <w:vAlign w:val="center"/>
            <w:hideMark/>
          </w:tcPr>
          <w:p w14:paraId="2E4FDCA8"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proofErr w:type="spellStart"/>
            <w:r w:rsidRPr="008F61EE">
              <w:rPr>
                <w:rFonts w:ascii="Arial" w:hAnsi="Arial" w:cs="Arial"/>
                <w:color w:val="000000"/>
                <w:sz w:val="18"/>
                <w:szCs w:val="18"/>
                <w:lang w:val="en-US"/>
              </w:rPr>
              <w:t>dBi</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48D0E9A7"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10.0</w:t>
            </w:r>
          </w:p>
        </w:tc>
      </w:tr>
      <w:tr w:rsidR="008F61EE" w:rsidRPr="008F61EE" w14:paraId="22986BF7" w14:textId="77777777" w:rsidTr="008F61EE">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58BE0069"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other losses, including routing</w:t>
            </w:r>
          </w:p>
        </w:tc>
        <w:tc>
          <w:tcPr>
            <w:tcW w:w="960" w:type="dxa"/>
            <w:tcBorders>
              <w:top w:val="nil"/>
              <w:left w:val="nil"/>
              <w:bottom w:val="single" w:sz="4" w:space="0" w:color="auto"/>
              <w:right w:val="single" w:sz="4" w:space="0" w:color="auto"/>
            </w:tcBorders>
            <w:shd w:val="clear" w:color="auto" w:fill="auto"/>
            <w:vAlign w:val="center"/>
            <w:hideMark/>
          </w:tcPr>
          <w:p w14:paraId="0C22A905"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shd w:val="clear" w:color="auto" w:fill="auto"/>
            <w:vAlign w:val="center"/>
            <w:hideMark/>
          </w:tcPr>
          <w:p w14:paraId="28BAD55F"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-6</w:t>
            </w:r>
          </w:p>
        </w:tc>
      </w:tr>
      <w:tr w:rsidR="008F61EE" w:rsidRPr="008F61EE" w14:paraId="4F931516" w14:textId="77777777" w:rsidTr="008F61EE">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4C729D06"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Polarization gain</w:t>
            </w:r>
          </w:p>
        </w:tc>
        <w:tc>
          <w:tcPr>
            <w:tcW w:w="960" w:type="dxa"/>
            <w:tcBorders>
              <w:top w:val="nil"/>
              <w:left w:val="nil"/>
              <w:bottom w:val="single" w:sz="4" w:space="0" w:color="auto"/>
              <w:right w:val="single" w:sz="4" w:space="0" w:color="auto"/>
            </w:tcBorders>
            <w:shd w:val="clear" w:color="auto" w:fill="auto"/>
            <w:vAlign w:val="center"/>
            <w:hideMark/>
          </w:tcPr>
          <w:p w14:paraId="63FED528"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shd w:val="clear" w:color="auto" w:fill="auto"/>
            <w:vAlign w:val="center"/>
            <w:hideMark/>
          </w:tcPr>
          <w:p w14:paraId="4244418A"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2.8</w:t>
            </w:r>
          </w:p>
        </w:tc>
      </w:tr>
      <w:tr w:rsidR="008F61EE" w:rsidRPr="008F61EE" w14:paraId="41C352C2" w14:textId="77777777" w:rsidTr="008F61EE">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589CD18B" w14:textId="4B565943" w:rsidR="008F61EE" w:rsidRPr="008F61EE" w:rsidRDefault="008F61EE" w:rsidP="008F61EE">
            <w:pPr>
              <w:overflowPunct/>
              <w:autoSpaceDE/>
              <w:autoSpaceDN/>
              <w:adjustRightInd/>
              <w:spacing w:after="0"/>
              <w:jc w:val="center"/>
              <w:textAlignment w:val="auto"/>
              <w:rPr>
                <w:rFonts w:ascii="Arial" w:hAnsi="Arial" w:cs="Arial"/>
                <w:b/>
                <w:bCs/>
                <w:color w:val="000000"/>
                <w:sz w:val="18"/>
                <w:szCs w:val="18"/>
                <w:lang w:val="en-US"/>
              </w:rPr>
            </w:pPr>
            <w:r>
              <w:rPr>
                <w:rFonts w:ascii="Arial" w:hAnsi="Arial" w:cs="Arial"/>
                <w:b/>
                <w:bCs/>
                <w:color w:val="000000"/>
                <w:sz w:val="18"/>
                <w:szCs w:val="18"/>
                <w:lang w:val="en-US"/>
              </w:rPr>
              <w:t>REFSENS</w:t>
            </w:r>
          </w:p>
        </w:tc>
        <w:tc>
          <w:tcPr>
            <w:tcW w:w="960" w:type="dxa"/>
            <w:tcBorders>
              <w:top w:val="nil"/>
              <w:left w:val="nil"/>
              <w:bottom w:val="single" w:sz="4" w:space="0" w:color="auto"/>
              <w:right w:val="single" w:sz="4" w:space="0" w:color="auto"/>
            </w:tcBorders>
            <w:shd w:val="clear" w:color="auto" w:fill="auto"/>
            <w:vAlign w:val="center"/>
            <w:hideMark/>
          </w:tcPr>
          <w:p w14:paraId="131FB88F"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dBm</w:t>
            </w:r>
          </w:p>
        </w:tc>
        <w:tc>
          <w:tcPr>
            <w:tcW w:w="940" w:type="dxa"/>
            <w:tcBorders>
              <w:top w:val="nil"/>
              <w:left w:val="nil"/>
              <w:bottom w:val="single" w:sz="4" w:space="0" w:color="auto"/>
              <w:right w:val="single" w:sz="4" w:space="0" w:color="auto"/>
            </w:tcBorders>
            <w:shd w:val="clear" w:color="auto" w:fill="auto"/>
            <w:vAlign w:val="center"/>
            <w:hideMark/>
          </w:tcPr>
          <w:p w14:paraId="42F8117A"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-82.0</w:t>
            </w:r>
          </w:p>
        </w:tc>
      </w:tr>
    </w:tbl>
    <w:p w14:paraId="5750C40E" w14:textId="77777777" w:rsidR="004A79D5" w:rsidRDefault="004A79D5" w:rsidP="008F61EE">
      <w:pPr>
        <w:jc w:val="center"/>
      </w:pPr>
    </w:p>
    <w:p w14:paraId="0FC667F4" w14:textId="079AD60A" w:rsidR="00B519F6" w:rsidRDefault="00B519F6" w:rsidP="00B519F6">
      <w:r>
        <w:t xml:space="preserve">Any additional implementations losses would naturally lower </w:t>
      </w:r>
      <w:proofErr w:type="gramStart"/>
      <w:r>
        <w:t xml:space="preserve">either </w:t>
      </w:r>
      <w:r w:rsidR="0097354A">
        <w:t>REFSENS</w:t>
      </w:r>
      <w:proofErr w:type="gramEnd"/>
      <w:r w:rsidR="0097354A">
        <w:t xml:space="preserve"> value, as well as impact the EIS spherical coverage</w:t>
      </w:r>
      <w:r>
        <w:t>.</w:t>
      </w:r>
    </w:p>
    <w:p w14:paraId="498EAA19" w14:textId="408B890A" w:rsidR="00B519F6" w:rsidRDefault="001E7A97" w:rsidP="00B519F6">
      <w:r>
        <w:lastRenderedPageBreak/>
        <w:t xml:space="preserve">As a summary, we propose </w:t>
      </w:r>
      <w:r w:rsidR="0097354A">
        <w:t>UE REFSENS of -82 dBm for 400 MHz channel bandwidth</w:t>
      </w:r>
      <w:r>
        <w:t xml:space="preserve"> based on very conservative analysis.</w:t>
      </w:r>
    </w:p>
    <w:p w14:paraId="61B3D22A" w14:textId="349280F3" w:rsidR="001E7A97" w:rsidRPr="001E7A97" w:rsidRDefault="001E7A97" w:rsidP="00B519F6">
      <w:pPr>
        <w:rPr>
          <w:b/>
          <w:bCs/>
        </w:rPr>
      </w:pPr>
      <w:r w:rsidRPr="001E7A97">
        <w:rPr>
          <w:b/>
          <w:bCs/>
        </w:rPr>
        <w:t>Proposal 1:</w:t>
      </w:r>
      <w:r>
        <w:rPr>
          <w:b/>
          <w:bCs/>
        </w:rPr>
        <w:t xml:space="preserve"> In FR2-2 band n263</w:t>
      </w:r>
      <w:r w:rsidR="00195F77">
        <w:rPr>
          <w:b/>
          <w:bCs/>
        </w:rPr>
        <w:t xml:space="preserve">, handheld UE </w:t>
      </w:r>
      <w:r w:rsidR="0097354A">
        <w:rPr>
          <w:b/>
          <w:bCs/>
        </w:rPr>
        <w:t>REFSENS for 400 MHz channel bandwidth</w:t>
      </w:r>
      <w:r w:rsidR="00195F77">
        <w:rPr>
          <w:b/>
          <w:bCs/>
        </w:rPr>
        <w:t xml:space="preserve"> is specified </w:t>
      </w:r>
      <w:r w:rsidR="0097354A">
        <w:rPr>
          <w:b/>
          <w:bCs/>
        </w:rPr>
        <w:t>-82.0</w:t>
      </w:r>
      <w:r w:rsidR="00195F77">
        <w:rPr>
          <w:b/>
          <w:bCs/>
        </w:rPr>
        <w:t xml:space="preserve"> dBm.</w:t>
      </w:r>
    </w:p>
    <w:bookmarkEnd w:id="3"/>
    <w:p w14:paraId="4F300BCC" w14:textId="77777777" w:rsidR="000F63E2" w:rsidRDefault="000F63E2" w:rsidP="000F63E2">
      <w:pPr>
        <w:pStyle w:val="Heading1"/>
        <w:numPr>
          <w:ilvl w:val="0"/>
          <w:numId w:val="19"/>
        </w:numPr>
        <w:rPr>
          <w:lang w:val="en-US"/>
        </w:rPr>
      </w:pPr>
      <w:r>
        <w:rPr>
          <w:lang w:val="en-US"/>
        </w:rPr>
        <w:t>Conclusion</w:t>
      </w:r>
    </w:p>
    <w:p w14:paraId="014171D9" w14:textId="1A49A8BE" w:rsidR="000F63E2" w:rsidRDefault="000F63E2" w:rsidP="000F63E2">
      <w:r w:rsidRPr="00F50CA4">
        <w:rPr>
          <w:lang w:val="en-US"/>
        </w:rPr>
        <w:t>In t</w:t>
      </w:r>
      <w:r w:rsidRPr="00F50CA4">
        <w:t>his contribution, we discuss</w:t>
      </w:r>
      <w:r>
        <w:t xml:space="preserve"> </w:t>
      </w:r>
      <w:r w:rsidR="0097354A">
        <w:t>REFSENS</w:t>
      </w:r>
      <w:r w:rsidR="00BA0F7A">
        <w:t xml:space="preserve"> for </w:t>
      </w:r>
      <w:r w:rsidR="00B519F6" w:rsidRPr="00B519F6">
        <w:t>UE for a NR band in the range 52.6GHz – 71GHz</w:t>
      </w:r>
      <w:r>
        <w:t>. We</w:t>
      </w:r>
      <w:r w:rsidRPr="00F50CA4">
        <w:t xml:space="preserve"> ha</w:t>
      </w:r>
      <w:r>
        <w:t xml:space="preserve">ve made following </w:t>
      </w:r>
      <w:r w:rsidR="00380CBE">
        <w:t xml:space="preserve">observations and </w:t>
      </w:r>
      <w:r>
        <w:t>proposals:</w:t>
      </w:r>
    </w:p>
    <w:p w14:paraId="73587A43" w14:textId="77777777" w:rsidR="00C45460" w:rsidRPr="001E7A97" w:rsidRDefault="00C45460" w:rsidP="00C45460">
      <w:pPr>
        <w:rPr>
          <w:b/>
          <w:bCs/>
        </w:rPr>
      </w:pPr>
      <w:r w:rsidRPr="001E7A97">
        <w:rPr>
          <w:b/>
          <w:bCs/>
        </w:rPr>
        <w:t>Proposal 1:</w:t>
      </w:r>
      <w:r>
        <w:rPr>
          <w:b/>
          <w:bCs/>
        </w:rPr>
        <w:t xml:space="preserve"> In FR2-2 band n263, handheld UE REFSENS for 400 MHz channel bandwidth is specified -82.0 dBm.</w:t>
      </w:r>
    </w:p>
    <w:p w14:paraId="3FD302EE" w14:textId="77777777" w:rsidR="00904C26" w:rsidRDefault="00904C26" w:rsidP="00904C26">
      <w:pPr>
        <w:pStyle w:val="Heading1"/>
        <w:ind w:left="0" w:firstLine="0"/>
        <w:rPr>
          <w:lang w:val="en-US"/>
        </w:rPr>
      </w:pPr>
      <w:r w:rsidRPr="00A51BCB">
        <w:rPr>
          <w:lang w:val="en-US"/>
        </w:rPr>
        <w:t>References</w:t>
      </w:r>
    </w:p>
    <w:p w14:paraId="17650D8C" w14:textId="6E1AE8D6" w:rsidR="00CF522F" w:rsidRDefault="00272845" w:rsidP="00286502">
      <w:pPr>
        <w:pStyle w:val="ListParagraph"/>
        <w:numPr>
          <w:ilvl w:val="0"/>
          <w:numId w:val="14"/>
        </w:numPr>
        <w:overflowPunct/>
        <w:autoSpaceDE/>
        <w:autoSpaceDN/>
        <w:adjustRightInd/>
        <w:spacing w:after="0" w:line="259" w:lineRule="auto"/>
        <w:textAlignment w:val="auto"/>
        <w:rPr>
          <w:lang w:val="en-US"/>
        </w:rPr>
      </w:pPr>
      <w:bookmarkStart w:id="4" w:name="_Ref31097951"/>
      <w:r w:rsidRPr="00272845">
        <w:rPr>
          <w:lang w:val="en-US" w:eastAsia="zh-CN"/>
        </w:rPr>
        <w:t>RP-21</w:t>
      </w:r>
      <w:r w:rsidR="00F97610">
        <w:rPr>
          <w:lang w:val="en-US" w:eastAsia="zh-CN"/>
        </w:rPr>
        <w:t>3540</w:t>
      </w:r>
      <w:r w:rsidR="00CF522F" w:rsidRPr="00D24498">
        <w:rPr>
          <w:lang w:val="en-US" w:eastAsia="zh-CN"/>
        </w:rPr>
        <w:t xml:space="preserve">, </w:t>
      </w:r>
      <w:r w:rsidRPr="00272845">
        <w:rPr>
          <w:lang w:val="en-US" w:eastAsia="zh-CN"/>
        </w:rPr>
        <w:t>Revised WID:  Extending current NR operation to 71 GHz</w:t>
      </w:r>
    </w:p>
    <w:p w14:paraId="1EDF619D" w14:textId="66E637BB" w:rsidR="00286502" w:rsidRPr="00286502" w:rsidRDefault="00286502" w:rsidP="00286502">
      <w:pPr>
        <w:pStyle w:val="ListParagraph"/>
        <w:numPr>
          <w:ilvl w:val="0"/>
          <w:numId w:val="14"/>
        </w:numPr>
        <w:overflowPunct/>
        <w:autoSpaceDE/>
        <w:autoSpaceDN/>
        <w:adjustRightInd/>
        <w:spacing w:after="0" w:line="259" w:lineRule="auto"/>
        <w:textAlignment w:val="auto"/>
        <w:rPr>
          <w:lang w:val="en-US"/>
        </w:rPr>
      </w:pPr>
      <w:r w:rsidRPr="00B53A40">
        <w:rPr>
          <w:lang w:val="en-US"/>
        </w:rPr>
        <w:t>TR 38.80</w:t>
      </w:r>
      <w:r w:rsidR="00195F77">
        <w:rPr>
          <w:lang w:val="en-US"/>
        </w:rPr>
        <w:t>8</w:t>
      </w:r>
      <w:r w:rsidRPr="00B53A40">
        <w:rPr>
          <w:lang w:val="en-US"/>
        </w:rPr>
        <w:t>, “</w:t>
      </w:r>
      <w:r w:rsidRPr="00B53A40">
        <w:rPr>
          <w:i/>
          <w:iCs/>
          <w:lang w:val="en-US"/>
        </w:rPr>
        <w:t xml:space="preserve">Study on </w:t>
      </w:r>
      <w:r w:rsidR="00195F77">
        <w:rPr>
          <w:i/>
          <w:iCs/>
          <w:lang w:val="en-US"/>
        </w:rPr>
        <w:t>supporting</w:t>
      </w:r>
      <w:r w:rsidRPr="00B53A40">
        <w:rPr>
          <w:i/>
          <w:iCs/>
          <w:lang w:val="en-US"/>
        </w:rPr>
        <w:t xml:space="preserve"> NR </w:t>
      </w:r>
      <w:r w:rsidR="00195F77">
        <w:rPr>
          <w:i/>
          <w:iCs/>
          <w:lang w:val="en-US"/>
        </w:rPr>
        <w:t>from</w:t>
      </w:r>
      <w:r w:rsidRPr="00B53A40">
        <w:rPr>
          <w:i/>
          <w:iCs/>
          <w:lang w:val="en-US"/>
        </w:rPr>
        <w:t xml:space="preserve"> 52.6 GHz</w:t>
      </w:r>
      <w:r w:rsidR="00195F77">
        <w:rPr>
          <w:i/>
          <w:iCs/>
          <w:lang w:val="en-US"/>
        </w:rPr>
        <w:t xml:space="preserve"> to 71 GHz</w:t>
      </w:r>
      <w:r w:rsidRPr="00B53A40">
        <w:rPr>
          <w:lang w:val="en-US"/>
        </w:rPr>
        <w:t>”, 3GPP</w:t>
      </w:r>
      <w:bookmarkEnd w:id="4"/>
    </w:p>
    <w:p w14:paraId="174B562A" w14:textId="77777777" w:rsidR="00195F77" w:rsidRDefault="00050114" w:rsidP="00195F77">
      <w:pPr>
        <w:pStyle w:val="ListParagraph"/>
        <w:numPr>
          <w:ilvl w:val="0"/>
          <w:numId w:val="14"/>
        </w:numPr>
        <w:overflowPunct/>
        <w:autoSpaceDE/>
        <w:autoSpaceDN/>
        <w:adjustRightInd/>
        <w:spacing w:after="0" w:line="259" w:lineRule="auto"/>
        <w:textAlignment w:val="auto"/>
        <w:rPr>
          <w:lang w:val="en-US"/>
        </w:rPr>
      </w:pPr>
      <w:r>
        <w:rPr>
          <w:lang w:val="en-US"/>
        </w:rPr>
        <w:t>R4-2015444, “</w:t>
      </w:r>
      <w:r w:rsidRPr="00A93208">
        <w:rPr>
          <w:i/>
          <w:iCs/>
          <w:lang w:val="en-US"/>
        </w:rPr>
        <w:t>UE RF for NR beyond 52.6 GHz</w:t>
      </w:r>
      <w:r>
        <w:rPr>
          <w:lang w:val="en-US"/>
        </w:rPr>
        <w:t>”, Nokia, Nokia Shanghai Bell</w:t>
      </w:r>
      <w:bookmarkEnd w:id="2"/>
    </w:p>
    <w:p w14:paraId="3A5522EE" w14:textId="0ED41192" w:rsidR="007D5DA8" w:rsidRDefault="00195F77" w:rsidP="00195F77">
      <w:pPr>
        <w:pStyle w:val="ListParagraph"/>
        <w:numPr>
          <w:ilvl w:val="0"/>
          <w:numId w:val="14"/>
        </w:numPr>
        <w:overflowPunct/>
        <w:autoSpaceDE/>
        <w:autoSpaceDN/>
        <w:adjustRightInd/>
        <w:spacing w:after="0" w:line="259" w:lineRule="auto"/>
        <w:textAlignment w:val="auto"/>
        <w:rPr>
          <w:lang w:val="en-US"/>
        </w:rPr>
      </w:pPr>
      <w:r>
        <w:rPr>
          <w:lang w:val="en-US"/>
        </w:rPr>
        <w:t>R4-2200238, “</w:t>
      </w:r>
      <w:r w:rsidRPr="00195F77">
        <w:rPr>
          <w:i/>
          <w:iCs/>
          <w:lang w:val="en-US"/>
        </w:rPr>
        <w:t>60</w:t>
      </w:r>
      <w:r>
        <w:rPr>
          <w:i/>
          <w:iCs/>
          <w:lang w:val="en-US"/>
        </w:rPr>
        <w:t xml:space="preserve"> GHz UE Tx”, </w:t>
      </w:r>
      <w:r w:rsidRPr="00195F77">
        <w:rPr>
          <w:lang w:val="en-US"/>
        </w:rPr>
        <w:t>Qualcomm</w:t>
      </w:r>
      <w:r>
        <w:rPr>
          <w:lang w:val="en-US"/>
        </w:rPr>
        <w:t xml:space="preserve"> Incorporated</w:t>
      </w:r>
    </w:p>
    <w:p w14:paraId="7EDBBDEC" w14:textId="1B117856" w:rsidR="00195F77" w:rsidRDefault="00195F77" w:rsidP="00195F77">
      <w:pPr>
        <w:pStyle w:val="ListParagraph"/>
        <w:numPr>
          <w:ilvl w:val="0"/>
          <w:numId w:val="14"/>
        </w:numPr>
        <w:overflowPunct/>
        <w:autoSpaceDE/>
        <w:autoSpaceDN/>
        <w:adjustRightInd/>
        <w:spacing w:after="0" w:line="259" w:lineRule="auto"/>
        <w:textAlignment w:val="auto"/>
        <w:rPr>
          <w:lang w:val="en-US"/>
        </w:rPr>
      </w:pPr>
      <w:r>
        <w:rPr>
          <w:lang w:val="en-US"/>
        </w:rPr>
        <w:t>R4-2200067, “</w:t>
      </w:r>
      <w:r>
        <w:rPr>
          <w:i/>
          <w:iCs/>
          <w:lang w:val="en-US"/>
        </w:rPr>
        <w:t xml:space="preserve">Views on UE antenna elements from FR2-2”, </w:t>
      </w:r>
      <w:r>
        <w:rPr>
          <w:lang w:val="en-US"/>
        </w:rPr>
        <w:t>Murata Manufacturing Co., Ltd.</w:t>
      </w:r>
    </w:p>
    <w:p w14:paraId="2B1387AA" w14:textId="77777777" w:rsidR="00F21557" w:rsidRDefault="00F21557" w:rsidP="00F21557">
      <w:pPr>
        <w:pStyle w:val="ListParagraph"/>
        <w:numPr>
          <w:ilvl w:val="0"/>
          <w:numId w:val="14"/>
        </w:numPr>
        <w:overflowPunct/>
        <w:autoSpaceDE/>
        <w:autoSpaceDN/>
        <w:adjustRightInd/>
        <w:spacing w:after="0" w:line="259" w:lineRule="auto"/>
        <w:textAlignment w:val="auto"/>
        <w:rPr>
          <w:lang w:val="en-US"/>
        </w:rPr>
      </w:pPr>
      <w:r w:rsidRPr="00A23C43">
        <w:rPr>
          <w:lang w:val="en-US"/>
        </w:rPr>
        <w:t>R4-2202366</w:t>
      </w:r>
      <w:r>
        <w:rPr>
          <w:lang w:val="en-US"/>
        </w:rPr>
        <w:t>, “</w:t>
      </w:r>
      <w:r w:rsidRPr="00925532">
        <w:rPr>
          <w:lang w:val="en-US"/>
        </w:rPr>
        <w:t>WF on 60 GHz UE RF</w:t>
      </w:r>
      <w:proofErr w:type="gramStart"/>
      <w:r>
        <w:rPr>
          <w:lang w:val="en-US"/>
        </w:rPr>
        <w:t>”</w:t>
      </w:r>
      <w:r w:rsidRPr="00925532">
        <w:rPr>
          <w:lang w:val="en-US"/>
        </w:rPr>
        <w:t xml:space="preserve"> </w:t>
      </w:r>
      <w:r>
        <w:rPr>
          <w:lang w:val="en-US"/>
        </w:rPr>
        <w:t>,</w:t>
      </w:r>
      <w:proofErr w:type="gramEnd"/>
      <w:r>
        <w:rPr>
          <w:lang w:val="en-US"/>
        </w:rPr>
        <w:t xml:space="preserve"> Qualcomm</w:t>
      </w:r>
    </w:p>
    <w:p w14:paraId="181A8FF2" w14:textId="77777777" w:rsidR="00F21557" w:rsidRPr="00F21557" w:rsidRDefault="00F21557" w:rsidP="00F21557">
      <w:pPr>
        <w:pStyle w:val="ListParagraph"/>
        <w:numPr>
          <w:ilvl w:val="0"/>
          <w:numId w:val="14"/>
        </w:numPr>
        <w:rPr>
          <w:lang w:val="en-US"/>
        </w:rPr>
      </w:pPr>
      <w:r w:rsidRPr="00F21557">
        <w:rPr>
          <w:lang w:val="en-US"/>
        </w:rPr>
        <w:t xml:space="preserve">R4-2201073, “On UE Tx RF aspects for a NR band in the range 52.6GHz – 71GHz”, Nokia </w:t>
      </w:r>
    </w:p>
    <w:p w14:paraId="08423C35" w14:textId="77777777" w:rsidR="00F21557" w:rsidRPr="00195F77" w:rsidRDefault="00F21557" w:rsidP="00C81BAC">
      <w:pPr>
        <w:pStyle w:val="ListParagraph"/>
        <w:overflowPunct/>
        <w:autoSpaceDE/>
        <w:autoSpaceDN/>
        <w:adjustRightInd/>
        <w:spacing w:after="0" w:line="259" w:lineRule="auto"/>
        <w:textAlignment w:val="auto"/>
        <w:rPr>
          <w:lang w:val="en-US"/>
        </w:rPr>
      </w:pPr>
    </w:p>
    <w:p w14:paraId="78B2CFD3" w14:textId="77777777" w:rsidR="00195F77" w:rsidRPr="00195F77" w:rsidRDefault="00195F77" w:rsidP="00195F77">
      <w:pPr>
        <w:pStyle w:val="ListParagraph"/>
        <w:overflowPunct/>
        <w:autoSpaceDE/>
        <w:autoSpaceDN/>
        <w:adjustRightInd/>
        <w:spacing w:after="0" w:line="259" w:lineRule="auto"/>
        <w:textAlignment w:val="auto"/>
        <w:rPr>
          <w:lang w:val="en-US"/>
        </w:rPr>
      </w:pPr>
    </w:p>
    <w:sectPr w:rsidR="00195F77" w:rsidRPr="00195F77"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2FD5B" w14:textId="77777777" w:rsidR="00C3011A" w:rsidRDefault="00C3011A">
      <w:r>
        <w:separator/>
      </w:r>
    </w:p>
    <w:p w14:paraId="63BE5D0E" w14:textId="77777777" w:rsidR="00C3011A" w:rsidRDefault="00C3011A"/>
  </w:endnote>
  <w:endnote w:type="continuationSeparator" w:id="0">
    <w:p w14:paraId="67B28D5C" w14:textId="77777777" w:rsidR="00C3011A" w:rsidRDefault="00C3011A">
      <w:r>
        <w:continuationSeparator/>
      </w:r>
    </w:p>
    <w:p w14:paraId="47E5F12A" w14:textId="77777777" w:rsidR="00C3011A" w:rsidRDefault="00C3011A"/>
  </w:endnote>
  <w:endnote w:type="continuationNotice" w:id="1">
    <w:p w14:paraId="50A65BF9" w14:textId="77777777" w:rsidR="00C3011A" w:rsidRDefault="00C301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Yu Gothic UI"/>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1B7F7" w14:textId="77777777" w:rsidR="00C3011A" w:rsidRDefault="00C3011A">
      <w:r>
        <w:separator/>
      </w:r>
    </w:p>
    <w:p w14:paraId="46BB6BE7" w14:textId="77777777" w:rsidR="00C3011A" w:rsidRDefault="00C3011A"/>
  </w:footnote>
  <w:footnote w:type="continuationSeparator" w:id="0">
    <w:p w14:paraId="42F32541" w14:textId="77777777" w:rsidR="00C3011A" w:rsidRDefault="00C3011A">
      <w:r>
        <w:continuationSeparator/>
      </w:r>
    </w:p>
    <w:p w14:paraId="04E8F7D2" w14:textId="77777777" w:rsidR="00C3011A" w:rsidRDefault="00C3011A"/>
  </w:footnote>
  <w:footnote w:type="continuationNotice" w:id="1">
    <w:p w14:paraId="2D86003A" w14:textId="77777777" w:rsidR="00C3011A" w:rsidRDefault="00C301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250C50"/>
    <w:multiLevelType w:val="hybridMultilevel"/>
    <w:tmpl w:val="F926DF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7829AA"/>
    <w:multiLevelType w:val="hybridMultilevel"/>
    <w:tmpl w:val="75B0842C"/>
    <w:lvl w:ilvl="0" w:tplc="49629E1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BB56D1"/>
    <w:multiLevelType w:val="hybridMultilevel"/>
    <w:tmpl w:val="A3D6B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CF130F"/>
    <w:multiLevelType w:val="hybridMultilevel"/>
    <w:tmpl w:val="BACCA3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6"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8D2B12"/>
    <w:multiLevelType w:val="hybridMultilevel"/>
    <w:tmpl w:val="1DF007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C0F7121"/>
    <w:multiLevelType w:val="hybridMultilevel"/>
    <w:tmpl w:val="9F1A2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865A88"/>
    <w:multiLevelType w:val="hybridMultilevel"/>
    <w:tmpl w:val="C358BB0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7224A31"/>
    <w:multiLevelType w:val="hybridMultilevel"/>
    <w:tmpl w:val="EA4CFB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68F722C2"/>
    <w:multiLevelType w:val="hybridMultilevel"/>
    <w:tmpl w:val="21FE5010"/>
    <w:lvl w:ilvl="0" w:tplc="D0806842">
      <w:start w:val="5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5661F0"/>
    <w:multiLevelType w:val="hybridMultilevel"/>
    <w:tmpl w:val="DF844F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3"/>
  </w:num>
  <w:num w:numId="3">
    <w:abstractNumId w:val="46"/>
  </w:num>
  <w:num w:numId="4">
    <w:abstractNumId w:val="11"/>
  </w:num>
  <w:num w:numId="5">
    <w:abstractNumId w:val="3"/>
  </w:num>
  <w:num w:numId="6">
    <w:abstractNumId w:val="45"/>
  </w:num>
  <w:num w:numId="7">
    <w:abstractNumId w:val="34"/>
  </w:num>
  <w:num w:numId="8">
    <w:abstractNumId w:val="44"/>
  </w:num>
  <w:num w:numId="9">
    <w:abstractNumId w:val="12"/>
  </w:num>
  <w:num w:numId="10">
    <w:abstractNumId w:val="27"/>
  </w:num>
  <w:num w:numId="11">
    <w:abstractNumId w:val="49"/>
  </w:num>
  <w:num w:numId="12">
    <w:abstractNumId w:val="20"/>
  </w:num>
  <w:num w:numId="13">
    <w:abstractNumId w:val="40"/>
  </w:num>
  <w:num w:numId="14">
    <w:abstractNumId w:val="29"/>
  </w:num>
  <w:num w:numId="15">
    <w:abstractNumId w:val="16"/>
  </w:num>
  <w:num w:numId="16">
    <w:abstractNumId w:val="7"/>
  </w:num>
  <w:num w:numId="17">
    <w:abstractNumId w:val="1"/>
  </w:num>
  <w:num w:numId="18">
    <w:abstractNumId w:val="0"/>
  </w:num>
  <w:num w:numId="19">
    <w:abstractNumId w:val="17"/>
  </w:num>
  <w:num w:numId="20">
    <w:abstractNumId w:val="6"/>
  </w:num>
  <w:num w:numId="21">
    <w:abstractNumId w:val="37"/>
  </w:num>
  <w:num w:numId="22">
    <w:abstractNumId w:val="21"/>
  </w:num>
  <w:num w:numId="23">
    <w:abstractNumId w:val="22"/>
  </w:num>
  <w:num w:numId="24">
    <w:abstractNumId w:val="25"/>
  </w:num>
  <w:num w:numId="25">
    <w:abstractNumId w:val="31"/>
  </w:num>
  <w:num w:numId="26">
    <w:abstractNumId w:val="23"/>
  </w:num>
  <w:num w:numId="27">
    <w:abstractNumId w:val="28"/>
  </w:num>
  <w:num w:numId="28">
    <w:abstractNumId w:val="33"/>
  </w:num>
  <w:num w:numId="29">
    <w:abstractNumId w:val="24"/>
  </w:num>
  <w:num w:numId="30">
    <w:abstractNumId w:val="39"/>
  </w:num>
  <w:num w:numId="31">
    <w:abstractNumId w:val="35"/>
  </w:num>
  <w:num w:numId="32">
    <w:abstractNumId w:val="47"/>
  </w:num>
  <w:num w:numId="33">
    <w:abstractNumId w:val="10"/>
  </w:num>
  <w:num w:numId="34">
    <w:abstractNumId w:val="14"/>
  </w:num>
  <w:num w:numId="35">
    <w:abstractNumId w:val="43"/>
  </w:num>
  <w:num w:numId="36">
    <w:abstractNumId w:val="5"/>
  </w:num>
  <w:num w:numId="37">
    <w:abstractNumId w:val="4"/>
  </w:num>
  <w:num w:numId="38">
    <w:abstractNumId w:val="19"/>
  </w:num>
  <w:num w:numId="39">
    <w:abstractNumId w:val="9"/>
  </w:num>
  <w:num w:numId="40">
    <w:abstractNumId w:val="36"/>
  </w:num>
  <w:num w:numId="41">
    <w:abstractNumId w:val="41"/>
  </w:num>
  <w:num w:numId="42">
    <w:abstractNumId w:val="48"/>
  </w:num>
  <w:num w:numId="43">
    <w:abstractNumId w:val="15"/>
  </w:num>
  <w:num w:numId="44">
    <w:abstractNumId w:val="30"/>
  </w:num>
  <w:num w:numId="45">
    <w:abstractNumId w:val="38"/>
  </w:num>
  <w:num w:numId="46">
    <w:abstractNumId w:val="32"/>
  </w:num>
  <w:num w:numId="47">
    <w:abstractNumId w:val="18"/>
  </w:num>
  <w:num w:numId="48">
    <w:abstractNumId w:val="2"/>
  </w:num>
  <w:num w:numId="49">
    <w:abstractNumId w:val="42"/>
  </w:num>
  <w:num w:numId="5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5D7F"/>
    <w:rsid w:val="0000612E"/>
    <w:rsid w:val="0000683A"/>
    <w:rsid w:val="00006D3E"/>
    <w:rsid w:val="00011083"/>
    <w:rsid w:val="000119C0"/>
    <w:rsid w:val="00012A2A"/>
    <w:rsid w:val="00012D5C"/>
    <w:rsid w:val="00012E0D"/>
    <w:rsid w:val="00015737"/>
    <w:rsid w:val="00016452"/>
    <w:rsid w:val="00016BA0"/>
    <w:rsid w:val="00017D91"/>
    <w:rsid w:val="00021580"/>
    <w:rsid w:val="00022200"/>
    <w:rsid w:val="00022F79"/>
    <w:rsid w:val="00023420"/>
    <w:rsid w:val="00024555"/>
    <w:rsid w:val="00024667"/>
    <w:rsid w:val="000248D8"/>
    <w:rsid w:val="00024CA4"/>
    <w:rsid w:val="00024DA3"/>
    <w:rsid w:val="00030F6A"/>
    <w:rsid w:val="000311ED"/>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654A"/>
    <w:rsid w:val="0005692B"/>
    <w:rsid w:val="00057323"/>
    <w:rsid w:val="00057489"/>
    <w:rsid w:val="00060169"/>
    <w:rsid w:val="00060CB4"/>
    <w:rsid w:val="0006168A"/>
    <w:rsid w:val="00061F26"/>
    <w:rsid w:val="00061FCE"/>
    <w:rsid w:val="000622DA"/>
    <w:rsid w:val="00062576"/>
    <w:rsid w:val="00062A74"/>
    <w:rsid w:val="00062E33"/>
    <w:rsid w:val="00064217"/>
    <w:rsid w:val="00064909"/>
    <w:rsid w:val="00065047"/>
    <w:rsid w:val="00065F00"/>
    <w:rsid w:val="0006685F"/>
    <w:rsid w:val="00066ED7"/>
    <w:rsid w:val="00070D0C"/>
    <w:rsid w:val="00071BE8"/>
    <w:rsid w:val="0007265D"/>
    <w:rsid w:val="00072E66"/>
    <w:rsid w:val="00073418"/>
    <w:rsid w:val="0007511F"/>
    <w:rsid w:val="00075853"/>
    <w:rsid w:val="00075887"/>
    <w:rsid w:val="00075992"/>
    <w:rsid w:val="00081A68"/>
    <w:rsid w:val="00082919"/>
    <w:rsid w:val="000835E1"/>
    <w:rsid w:val="00083C41"/>
    <w:rsid w:val="0008451B"/>
    <w:rsid w:val="000864E9"/>
    <w:rsid w:val="0008772F"/>
    <w:rsid w:val="0009083B"/>
    <w:rsid w:val="00092072"/>
    <w:rsid w:val="000933C8"/>
    <w:rsid w:val="000935A2"/>
    <w:rsid w:val="00093E30"/>
    <w:rsid w:val="0009501F"/>
    <w:rsid w:val="00095A55"/>
    <w:rsid w:val="0009681B"/>
    <w:rsid w:val="00096BF8"/>
    <w:rsid w:val="00096F7C"/>
    <w:rsid w:val="000A6F38"/>
    <w:rsid w:val="000A7129"/>
    <w:rsid w:val="000B1157"/>
    <w:rsid w:val="000B2A96"/>
    <w:rsid w:val="000B2FC0"/>
    <w:rsid w:val="000B326F"/>
    <w:rsid w:val="000B391E"/>
    <w:rsid w:val="000B4E46"/>
    <w:rsid w:val="000B5BE0"/>
    <w:rsid w:val="000B6124"/>
    <w:rsid w:val="000C1AA6"/>
    <w:rsid w:val="000C25B8"/>
    <w:rsid w:val="000C2EA1"/>
    <w:rsid w:val="000C3C80"/>
    <w:rsid w:val="000C3E78"/>
    <w:rsid w:val="000C4297"/>
    <w:rsid w:val="000D09DE"/>
    <w:rsid w:val="000D2475"/>
    <w:rsid w:val="000D2901"/>
    <w:rsid w:val="000D3F6B"/>
    <w:rsid w:val="000D4CA2"/>
    <w:rsid w:val="000D5177"/>
    <w:rsid w:val="000E0832"/>
    <w:rsid w:val="000E0BF0"/>
    <w:rsid w:val="000E0D32"/>
    <w:rsid w:val="000E1DC7"/>
    <w:rsid w:val="000E33A7"/>
    <w:rsid w:val="000E4053"/>
    <w:rsid w:val="000E507D"/>
    <w:rsid w:val="000E5195"/>
    <w:rsid w:val="000E66BC"/>
    <w:rsid w:val="000E6CF1"/>
    <w:rsid w:val="000E7556"/>
    <w:rsid w:val="000E7883"/>
    <w:rsid w:val="000E78CA"/>
    <w:rsid w:val="000F0202"/>
    <w:rsid w:val="000F0282"/>
    <w:rsid w:val="000F11AD"/>
    <w:rsid w:val="000F2345"/>
    <w:rsid w:val="000F3604"/>
    <w:rsid w:val="000F5653"/>
    <w:rsid w:val="000F63E2"/>
    <w:rsid w:val="000F70F2"/>
    <w:rsid w:val="000F786D"/>
    <w:rsid w:val="00100473"/>
    <w:rsid w:val="00102205"/>
    <w:rsid w:val="00103D25"/>
    <w:rsid w:val="001048F9"/>
    <w:rsid w:val="00104DF9"/>
    <w:rsid w:val="00105183"/>
    <w:rsid w:val="00105617"/>
    <w:rsid w:val="001065D9"/>
    <w:rsid w:val="00106776"/>
    <w:rsid w:val="00106891"/>
    <w:rsid w:val="00106A3E"/>
    <w:rsid w:val="00107C73"/>
    <w:rsid w:val="00110001"/>
    <w:rsid w:val="0011042F"/>
    <w:rsid w:val="00110AE2"/>
    <w:rsid w:val="00111CC2"/>
    <w:rsid w:val="0011310F"/>
    <w:rsid w:val="00113521"/>
    <w:rsid w:val="0011668A"/>
    <w:rsid w:val="0011716F"/>
    <w:rsid w:val="00117C3D"/>
    <w:rsid w:val="00117C6C"/>
    <w:rsid w:val="00121C06"/>
    <w:rsid w:val="00122120"/>
    <w:rsid w:val="00122919"/>
    <w:rsid w:val="00122A62"/>
    <w:rsid w:val="00123125"/>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49C"/>
    <w:rsid w:val="00150F94"/>
    <w:rsid w:val="0015160B"/>
    <w:rsid w:val="00152DFD"/>
    <w:rsid w:val="001531BC"/>
    <w:rsid w:val="00156520"/>
    <w:rsid w:val="001566C4"/>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0EAB"/>
    <w:rsid w:val="00181456"/>
    <w:rsid w:val="00182487"/>
    <w:rsid w:val="0018259D"/>
    <w:rsid w:val="00182612"/>
    <w:rsid w:val="0018320D"/>
    <w:rsid w:val="00183EEE"/>
    <w:rsid w:val="001861C4"/>
    <w:rsid w:val="0018696D"/>
    <w:rsid w:val="0019099F"/>
    <w:rsid w:val="00192D27"/>
    <w:rsid w:val="00192DE9"/>
    <w:rsid w:val="001943B0"/>
    <w:rsid w:val="00195170"/>
    <w:rsid w:val="00195F77"/>
    <w:rsid w:val="00196D49"/>
    <w:rsid w:val="00196F3F"/>
    <w:rsid w:val="001A0E48"/>
    <w:rsid w:val="001A23D2"/>
    <w:rsid w:val="001A455B"/>
    <w:rsid w:val="001A4F26"/>
    <w:rsid w:val="001A6521"/>
    <w:rsid w:val="001A7019"/>
    <w:rsid w:val="001A70CB"/>
    <w:rsid w:val="001A7E8A"/>
    <w:rsid w:val="001B0749"/>
    <w:rsid w:val="001B2199"/>
    <w:rsid w:val="001B5134"/>
    <w:rsid w:val="001C013A"/>
    <w:rsid w:val="001C10A4"/>
    <w:rsid w:val="001C23C1"/>
    <w:rsid w:val="001C2A5B"/>
    <w:rsid w:val="001C2F51"/>
    <w:rsid w:val="001C3631"/>
    <w:rsid w:val="001C3CB6"/>
    <w:rsid w:val="001C6386"/>
    <w:rsid w:val="001C763E"/>
    <w:rsid w:val="001C767D"/>
    <w:rsid w:val="001D0A3B"/>
    <w:rsid w:val="001D3758"/>
    <w:rsid w:val="001D48E8"/>
    <w:rsid w:val="001D67DE"/>
    <w:rsid w:val="001E0B24"/>
    <w:rsid w:val="001E0D31"/>
    <w:rsid w:val="001E16C7"/>
    <w:rsid w:val="001E176C"/>
    <w:rsid w:val="001E3991"/>
    <w:rsid w:val="001E3A2B"/>
    <w:rsid w:val="001E5290"/>
    <w:rsid w:val="001E597F"/>
    <w:rsid w:val="001E60E9"/>
    <w:rsid w:val="001E6212"/>
    <w:rsid w:val="001E7A97"/>
    <w:rsid w:val="001F093E"/>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3DA7"/>
    <w:rsid w:val="002048BD"/>
    <w:rsid w:val="00205BBD"/>
    <w:rsid w:val="00206699"/>
    <w:rsid w:val="00207358"/>
    <w:rsid w:val="002126B8"/>
    <w:rsid w:val="00216AD6"/>
    <w:rsid w:val="00217189"/>
    <w:rsid w:val="002173E7"/>
    <w:rsid w:val="00217E7E"/>
    <w:rsid w:val="00217FEC"/>
    <w:rsid w:val="002222E6"/>
    <w:rsid w:val="00224221"/>
    <w:rsid w:val="00224DA2"/>
    <w:rsid w:val="00225A35"/>
    <w:rsid w:val="00226B64"/>
    <w:rsid w:val="0022712F"/>
    <w:rsid w:val="00227D0E"/>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5A2"/>
    <w:rsid w:val="00247BD1"/>
    <w:rsid w:val="00247C29"/>
    <w:rsid w:val="00247EB1"/>
    <w:rsid w:val="00247EB5"/>
    <w:rsid w:val="00250262"/>
    <w:rsid w:val="00250538"/>
    <w:rsid w:val="00255C77"/>
    <w:rsid w:val="0025787C"/>
    <w:rsid w:val="00262DB4"/>
    <w:rsid w:val="0026391F"/>
    <w:rsid w:val="002662A0"/>
    <w:rsid w:val="0026652B"/>
    <w:rsid w:val="00266A0A"/>
    <w:rsid w:val="002676D7"/>
    <w:rsid w:val="00267C91"/>
    <w:rsid w:val="00267E60"/>
    <w:rsid w:val="0027067C"/>
    <w:rsid w:val="00272845"/>
    <w:rsid w:val="00274E46"/>
    <w:rsid w:val="0027671F"/>
    <w:rsid w:val="002814EE"/>
    <w:rsid w:val="002817D8"/>
    <w:rsid w:val="00282849"/>
    <w:rsid w:val="00283000"/>
    <w:rsid w:val="002854CF"/>
    <w:rsid w:val="00286502"/>
    <w:rsid w:val="00286E77"/>
    <w:rsid w:val="0028727D"/>
    <w:rsid w:val="00290080"/>
    <w:rsid w:val="0029195F"/>
    <w:rsid w:val="00291C07"/>
    <w:rsid w:val="00291C0E"/>
    <w:rsid w:val="00292204"/>
    <w:rsid w:val="00292C38"/>
    <w:rsid w:val="002936E0"/>
    <w:rsid w:val="002945D4"/>
    <w:rsid w:val="00294F75"/>
    <w:rsid w:val="002960B6"/>
    <w:rsid w:val="002A0C31"/>
    <w:rsid w:val="002A1882"/>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3946"/>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64F5"/>
    <w:rsid w:val="003170E1"/>
    <w:rsid w:val="00317AE9"/>
    <w:rsid w:val="00317C0B"/>
    <w:rsid w:val="00325B9D"/>
    <w:rsid w:val="0033080F"/>
    <w:rsid w:val="00330AA6"/>
    <w:rsid w:val="0033109A"/>
    <w:rsid w:val="003314AB"/>
    <w:rsid w:val="00331500"/>
    <w:rsid w:val="00332E25"/>
    <w:rsid w:val="00334588"/>
    <w:rsid w:val="0033471F"/>
    <w:rsid w:val="00335528"/>
    <w:rsid w:val="0033680E"/>
    <w:rsid w:val="00336F7D"/>
    <w:rsid w:val="00337887"/>
    <w:rsid w:val="00340925"/>
    <w:rsid w:val="0034187D"/>
    <w:rsid w:val="003429CE"/>
    <w:rsid w:val="0034380B"/>
    <w:rsid w:val="0034437E"/>
    <w:rsid w:val="003447FB"/>
    <w:rsid w:val="00347D5B"/>
    <w:rsid w:val="0035047C"/>
    <w:rsid w:val="003519E3"/>
    <w:rsid w:val="00352333"/>
    <w:rsid w:val="00352793"/>
    <w:rsid w:val="00352AD0"/>
    <w:rsid w:val="003570F2"/>
    <w:rsid w:val="0035775F"/>
    <w:rsid w:val="00360266"/>
    <w:rsid w:val="003605A9"/>
    <w:rsid w:val="003605C4"/>
    <w:rsid w:val="003606C5"/>
    <w:rsid w:val="00365001"/>
    <w:rsid w:val="00365A4D"/>
    <w:rsid w:val="003663F8"/>
    <w:rsid w:val="00367713"/>
    <w:rsid w:val="00370646"/>
    <w:rsid w:val="00373293"/>
    <w:rsid w:val="00374315"/>
    <w:rsid w:val="00375488"/>
    <w:rsid w:val="003768E1"/>
    <w:rsid w:val="00380CBE"/>
    <w:rsid w:val="003847E5"/>
    <w:rsid w:val="00385D27"/>
    <w:rsid w:val="0038651D"/>
    <w:rsid w:val="0038750F"/>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2C1"/>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3708"/>
    <w:rsid w:val="003F7563"/>
    <w:rsid w:val="003F76C2"/>
    <w:rsid w:val="003F77B4"/>
    <w:rsid w:val="004004D5"/>
    <w:rsid w:val="004007F0"/>
    <w:rsid w:val="00400EFD"/>
    <w:rsid w:val="00401A10"/>
    <w:rsid w:val="00403699"/>
    <w:rsid w:val="00403B72"/>
    <w:rsid w:val="0040487A"/>
    <w:rsid w:val="004051FB"/>
    <w:rsid w:val="00405738"/>
    <w:rsid w:val="004063E0"/>
    <w:rsid w:val="004066FF"/>
    <w:rsid w:val="00406D5B"/>
    <w:rsid w:val="004105C9"/>
    <w:rsid w:val="00410B74"/>
    <w:rsid w:val="00411FCE"/>
    <w:rsid w:val="00413FDF"/>
    <w:rsid w:val="00415177"/>
    <w:rsid w:val="0041526C"/>
    <w:rsid w:val="00417D62"/>
    <w:rsid w:val="00417E6E"/>
    <w:rsid w:val="00420A32"/>
    <w:rsid w:val="00420BAB"/>
    <w:rsid w:val="004212EA"/>
    <w:rsid w:val="00421BE7"/>
    <w:rsid w:val="00422FE9"/>
    <w:rsid w:val="004265A6"/>
    <w:rsid w:val="004279BB"/>
    <w:rsid w:val="00430506"/>
    <w:rsid w:val="0043162D"/>
    <w:rsid w:val="00431A13"/>
    <w:rsid w:val="00431D1E"/>
    <w:rsid w:val="004321CA"/>
    <w:rsid w:val="00433216"/>
    <w:rsid w:val="004348AE"/>
    <w:rsid w:val="00434F71"/>
    <w:rsid w:val="00435C00"/>
    <w:rsid w:val="004378DC"/>
    <w:rsid w:val="004422DB"/>
    <w:rsid w:val="00442735"/>
    <w:rsid w:val="004434F2"/>
    <w:rsid w:val="0044350D"/>
    <w:rsid w:val="004462CC"/>
    <w:rsid w:val="00446768"/>
    <w:rsid w:val="00447B72"/>
    <w:rsid w:val="0045056A"/>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6"/>
    <w:rsid w:val="00496793"/>
    <w:rsid w:val="00496F6A"/>
    <w:rsid w:val="004974D7"/>
    <w:rsid w:val="004A0F2B"/>
    <w:rsid w:val="004A3A1F"/>
    <w:rsid w:val="004A4379"/>
    <w:rsid w:val="004A54AC"/>
    <w:rsid w:val="004A79D5"/>
    <w:rsid w:val="004B2CD1"/>
    <w:rsid w:val="004B3310"/>
    <w:rsid w:val="004B45F3"/>
    <w:rsid w:val="004B4818"/>
    <w:rsid w:val="004B6A00"/>
    <w:rsid w:val="004B7FF8"/>
    <w:rsid w:val="004C027B"/>
    <w:rsid w:val="004C132D"/>
    <w:rsid w:val="004C1698"/>
    <w:rsid w:val="004C2CA8"/>
    <w:rsid w:val="004C2D7C"/>
    <w:rsid w:val="004C3029"/>
    <w:rsid w:val="004C3B22"/>
    <w:rsid w:val="004C4594"/>
    <w:rsid w:val="004C489F"/>
    <w:rsid w:val="004C580F"/>
    <w:rsid w:val="004C5A87"/>
    <w:rsid w:val="004C5AEB"/>
    <w:rsid w:val="004C5B4E"/>
    <w:rsid w:val="004C72FA"/>
    <w:rsid w:val="004D0AA6"/>
    <w:rsid w:val="004D1386"/>
    <w:rsid w:val="004D3B2D"/>
    <w:rsid w:val="004D47FA"/>
    <w:rsid w:val="004D6000"/>
    <w:rsid w:val="004E0607"/>
    <w:rsid w:val="004E0719"/>
    <w:rsid w:val="004E2429"/>
    <w:rsid w:val="004E3849"/>
    <w:rsid w:val="004E6EE2"/>
    <w:rsid w:val="004E7F06"/>
    <w:rsid w:val="004F0868"/>
    <w:rsid w:val="004F1495"/>
    <w:rsid w:val="004F3528"/>
    <w:rsid w:val="004F454D"/>
    <w:rsid w:val="004F4F9D"/>
    <w:rsid w:val="004F6B30"/>
    <w:rsid w:val="004F7ADA"/>
    <w:rsid w:val="0050011B"/>
    <w:rsid w:val="00501A9C"/>
    <w:rsid w:val="005045F0"/>
    <w:rsid w:val="00504AD6"/>
    <w:rsid w:val="005070D4"/>
    <w:rsid w:val="005071EF"/>
    <w:rsid w:val="0051331E"/>
    <w:rsid w:val="0051347A"/>
    <w:rsid w:val="00513E87"/>
    <w:rsid w:val="00514429"/>
    <w:rsid w:val="0051506F"/>
    <w:rsid w:val="005150DC"/>
    <w:rsid w:val="00516441"/>
    <w:rsid w:val="0051764C"/>
    <w:rsid w:val="005179E9"/>
    <w:rsid w:val="005209E5"/>
    <w:rsid w:val="00523E57"/>
    <w:rsid w:val="00524085"/>
    <w:rsid w:val="0052464A"/>
    <w:rsid w:val="00526BAB"/>
    <w:rsid w:val="00532BF3"/>
    <w:rsid w:val="005335CB"/>
    <w:rsid w:val="00533987"/>
    <w:rsid w:val="00534124"/>
    <w:rsid w:val="00535F5C"/>
    <w:rsid w:val="005365A0"/>
    <w:rsid w:val="00541D37"/>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2E7"/>
    <w:rsid w:val="00567523"/>
    <w:rsid w:val="00567D8C"/>
    <w:rsid w:val="00567DF9"/>
    <w:rsid w:val="00570213"/>
    <w:rsid w:val="00570C54"/>
    <w:rsid w:val="005746BF"/>
    <w:rsid w:val="00576605"/>
    <w:rsid w:val="00577705"/>
    <w:rsid w:val="00577AC1"/>
    <w:rsid w:val="005804B5"/>
    <w:rsid w:val="00583DF4"/>
    <w:rsid w:val="005842DD"/>
    <w:rsid w:val="0058582A"/>
    <w:rsid w:val="00591F76"/>
    <w:rsid w:val="0059384F"/>
    <w:rsid w:val="00595476"/>
    <w:rsid w:val="00595DBE"/>
    <w:rsid w:val="0059615C"/>
    <w:rsid w:val="00596474"/>
    <w:rsid w:val="005973E1"/>
    <w:rsid w:val="00597DD9"/>
    <w:rsid w:val="005A0ACF"/>
    <w:rsid w:val="005A0F86"/>
    <w:rsid w:val="005A15BA"/>
    <w:rsid w:val="005A7F8C"/>
    <w:rsid w:val="005B0429"/>
    <w:rsid w:val="005B06BD"/>
    <w:rsid w:val="005B0E73"/>
    <w:rsid w:val="005B195C"/>
    <w:rsid w:val="005B3B7D"/>
    <w:rsid w:val="005B4B5A"/>
    <w:rsid w:val="005B54EC"/>
    <w:rsid w:val="005B77FA"/>
    <w:rsid w:val="005C1C5F"/>
    <w:rsid w:val="005C244C"/>
    <w:rsid w:val="005C43D7"/>
    <w:rsid w:val="005C4C86"/>
    <w:rsid w:val="005C542B"/>
    <w:rsid w:val="005C5914"/>
    <w:rsid w:val="005C5F5D"/>
    <w:rsid w:val="005C697C"/>
    <w:rsid w:val="005C7250"/>
    <w:rsid w:val="005D0894"/>
    <w:rsid w:val="005D1C72"/>
    <w:rsid w:val="005D1CC7"/>
    <w:rsid w:val="005D2787"/>
    <w:rsid w:val="005D3848"/>
    <w:rsid w:val="005D3916"/>
    <w:rsid w:val="005D4733"/>
    <w:rsid w:val="005D56FB"/>
    <w:rsid w:val="005D5881"/>
    <w:rsid w:val="005D5E7E"/>
    <w:rsid w:val="005D631F"/>
    <w:rsid w:val="005D6432"/>
    <w:rsid w:val="005D6987"/>
    <w:rsid w:val="005D76AA"/>
    <w:rsid w:val="005E07E4"/>
    <w:rsid w:val="005E3394"/>
    <w:rsid w:val="005E34F0"/>
    <w:rsid w:val="005E4DD3"/>
    <w:rsid w:val="005E7F5B"/>
    <w:rsid w:val="005F0F80"/>
    <w:rsid w:val="005F0FCC"/>
    <w:rsid w:val="005F15D9"/>
    <w:rsid w:val="005F2ECF"/>
    <w:rsid w:val="005F2F8F"/>
    <w:rsid w:val="005F3674"/>
    <w:rsid w:val="005F3947"/>
    <w:rsid w:val="005F3BD8"/>
    <w:rsid w:val="005F3C10"/>
    <w:rsid w:val="005F592E"/>
    <w:rsid w:val="0060018B"/>
    <w:rsid w:val="00602BE0"/>
    <w:rsid w:val="00603D19"/>
    <w:rsid w:val="00603DAF"/>
    <w:rsid w:val="00604AF6"/>
    <w:rsid w:val="006057D0"/>
    <w:rsid w:val="0060623A"/>
    <w:rsid w:val="006108AD"/>
    <w:rsid w:val="00610BD0"/>
    <w:rsid w:val="00614240"/>
    <w:rsid w:val="00615CD5"/>
    <w:rsid w:val="00616995"/>
    <w:rsid w:val="00617330"/>
    <w:rsid w:val="00617FF4"/>
    <w:rsid w:val="006209A2"/>
    <w:rsid w:val="00621B02"/>
    <w:rsid w:val="00623907"/>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95"/>
    <w:rsid w:val="00681CA0"/>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B6DB1"/>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5B38"/>
    <w:rsid w:val="006E67DA"/>
    <w:rsid w:val="006F04F0"/>
    <w:rsid w:val="006F3C3D"/>
    <w:rsid w:val="006F59BC"/>
    <w:rsid w:val="006F6318"/>
    <w:rsid w:val="006F6515"/>
    <w:rsid w:val="006F6813"/>
    <w:rsid w:val="006F7863"/>
    <w:rsid w:val="00700665"/>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0D6"/>
    <w:rsid w:val="007344A3"/>
    <w:rsid w:val="007354D5"/>
    <w:rsid w:val="00736160"/>
    <w:rsid w:val="0073683B"/>
    <w:rsid w:val="00736993"/>
    <w:rsid w:val="007369F1"/>
    <w:rsid w:val="00740643"/>
    <w:rsid w:val="0074096B"/>
    <w:rsid w:val="00740FAC"/>
    <w:rsid w:val="00741F6A"/>
    <w:rsid w:val="00741FF5"/>
    <w:rsid w:val="00742294"/>
    <w:rsid w:val="0074256A"/>
    <w:rsid w:val="007429FF"/>
    <w:rsid w:val="00742D95"/>
    <w:rsid w:val="00743E80"/>
    <w:rsid w:val="007456EB"/>
    <w:rsid w:val="007458B9"/>
    <w:rsid w:val="00746BAD"/>
    <w:rsid w:val="00747433"/>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C05"/>
    <w:rsid w:val="00766D2F"/>
    <w:rsid w:val="00771FE9"/>
    <w:rsid w:val="007736EF"/>
    <w:rsid w:val="007755DF"/>
    <w:rsid w:val="00775CBA"/>
    <w:rsid w:val="00776CD5"/>
    <w:rsid w:val="007770F7"/>
    <w:rsid w:val="007776D1"/>
    <w:rsid w:val="0078119E"/>
    <w:rsid w:val="00782601"/>
    <w:rsid w:val="00782C76"/>
    <w:rsid w:val="007833DC"/>
    <w:rsid w:val="00785115"/>
    <w:rsid w:val="007852BA"/>
    <w:rsid w:val="007854C7"/>
    <w:rsid w:val="007854E3"/>
    <w:rsid w:val="00785E2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A7506"/>
    <w:rsid w:val="007B2AF2"/>
    <w:rsid w:val="007B2B03"/>
    <w:rsid w:val="007B4B68"/>
    <w:rsid w:val="007B6D2D"/>
    <w:rsid w:val="007C1F19"/>
    <w:rsid w:val="007C1F1C"/>
    <w:rsid w:val="007C22BE"/>
    <w:rsid w:val="007C3143"/>
    <w:rsid w:val="007C3E7E"/>
    <w:rsid w:val="007C5877"/>
    <w:rsid w:val="007C7FB9"/>
    <w:rsid w:val="007D1202"/>
    <w:rsid w:val="007D1A48"/>
    <w:rsid w:val="007D216D"/>
    <w:rsid w:val="007D3A6D"/>
    <w:rsid w:val="007D4462"/>
    <w:rsid w:val="007D48FD"/>
    <w:rsid w:val="007D4EF9"/>
    <w:rsid w:val="007D5320"/>
    <w:rsid w:val="007D5425"/>
    <w:rsid w:val="007D5DA8"/>
    <w:rsid w:val="007D5DE1"/>
    <w:rsid w:val="007D6201"/>
    <w:rsid w:val="007D70D2"/>
    <w:rsid w:val="007D7491"/>
    <w:rsid w:val="007E20DF"/>
    <w:rsid w:val="007E3300"/>
    <w:rsid w:val="007E33CC"/>
    <w:rsid w:val="007E3AAC"/>
    <w:rsid w:val="007E4633"/>
    <w:rsid w:val="007E48E5"/>
    <w:rsid w:val="007E654B"/>
    <w:rsid w:val="007E6952"/>
    <w:rsid w:val="007E70AF"/>
    <w:rsid w:val="007F187A"/>
    <w:rsid w:val="007F1E88"/>
    <w:rsid w:val="007F2733"/>
    <w:rsid w:val="007F291A"/>
    <w:rsid w:val="007F5362"/>
    <w:rsid w:val="007F5E4E"/>
    <w:rsid w:val="007F6062"/>
    <w:rsid w:val="007F67F9"/>
    <w:rsid w:val="007F78C3"/>
    <w:rsid w:val="00801121"/>
    <w:rsid w:val="0080179A"/>
    <w:rsid w:val="0080436E"/>
    <w:rsid w:val="00805572"/>
    <w:rsid w:val="00805943"/>
    <w:rsid w:val="0080645E"/>
    <w:rsid w:val="008065EC"/>
    <w:rsid w:val="008076FE"/>
    <w:rsid w:val="00807E25"/>
    <w:rsid w:val="00810566"/>
    <w:rsid w:val="00813241"/>
    <w:rsid w:val="00813EA8"/>
    <w:rsid w:val="008140DF"/>
    <w:rsid w:val="0081411B"/>
    <w:rsid w:val="00817E7D"/>
    <w:rsid w:val="00817FB4"/>
    <w:rsid w:val="008203A3"/>
    <w:rsid w:val="00820435"/>
    <w:rsid w:val="008207B0"/>
    <w:rsid w:val="00822198"/>
    <w:rsid w:val="00822995"/>
    <w:rsid w:val="00823AB1"/>
    <w:rsid w:val="00826146"/>
    <w:rsid w:val="00826D56"/>
    <w:rsid w:val="00835C7A"/>
    <w:rsid w:val="00835D0F"/>
    <w:rsid w:val="008363C6"/>
    <w:rsid w:val="0084015A"/>
    <w:rsid w:val="008416B4"/>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19"/>
    <w:rsid w:val="00873525"/>
    <w:rsid w:val="00874D35"/>
    <w:rsid w:val="0087513E"/>
    <w:rsid w:val="00876FDB"/>
    <w:rsid w:val="0088091B"/>
    <w:rsid w:val="0088136E"/>
    <w:rsid w:val="00881DA9"/>
    <w:rsid w:val="00886B80"/>
    <w:rsid w:val="0088749F"/>
    <w:rsid w:val="00887648"/>
    <w:rsid w:val="00890649"/>
    <w:rsid w:val="00891505"/>
    <w:rsid w:val="00891D63"/>
    <w:rsid w:val="00891EE9"/>
    <w:rsid w:val="00892440"/>
    <w:rsid w:val="008925C7"/>
    <w:rsid w:val="00892F61"/>
    <w:rsid w:val="00893293"/>
    <w:rsid w:val="00893D47"/>
    <w:rsid w:val="00893F79"/>
    <w:rsid w:val="00895D29"/>
    <w:rsid w:val="0089771B"/>
    <w:rsid w:val="00897E39"/>
    <w:rsid w:val="008A05C2"/>
    <w:rsid w:val="008A1957"/>
    <w:rsid w:val="008A19EA"/>
    <w:rsid w:val="008A215E"/>
    <w:rsid w:val="008A22CB"/>
    <w:rsid w:val="008A449D"/>
    <w:rsid w:val="008A5A0F"/>
    <w:rsid w:val="008A686E"/>
    <w:rsid w:val="008A7734"/>
    <w:rsid w:val="008A79C5"/>
    <w:rsid w:val="008A7CD4"/>
    <w:rsid w:val="008B0404"/>
    <w:rsid w:val="008B1BB5"/>
    <w:rsid w:val="008B39ED"/>
    <w:rsid w:val="008B4788"/>
    <w:rsid w:val="008B56B7"/>
    <w:rsid w:val="008B5B8D"/>
    <w:rsid w:val="008B65A6"/>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1047"/>
    <w:rsid w:val="008E27E4"/>
    <w:rsid w:val="008E3460"/>
    <w:rsid w:val="008E4196"/>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61EE"/>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66901"/>
    <w:rsid w:val="00970ED6"/>
    <w:rsid w:val="00971B9C"/>
    <w:rsid w:val="0097354A"/>
    <w:rsid w:val="009759A4"/>
    <w:rsid w:val="00977B8C"/>
    <w:rsid w:val="0098108E"/>
    <w:rsid w:val="009826F4"/>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4D4A"/>
    <w:rsid w:val="009A506F"/>
    <w:rsid w:val="009A563A"/>
    <w:rsid w:val="009B01A0"/>
    <w:rsid w:val="009B152F"/>
    <w:rsid w:val="009B408D"/>
    <w:rsid w:val="009B4C57"/>
    <w:rsid w:val="009B4F29"/>
    <w:rsid w:val="009B5732"/>
    <w:rsid w:val="009B5895"/>
    <w:rsid w:val="009B5A69"/>
    <w:rsid w:val="009B6A4E"/>
    <w:rsid w:val="009C3FD8"/>
    <w:rsid w:val="009C4701"/>
    <w:rsid w:val="009C4DA4"/>
    <w:rsid w:val="009C56D8"/>
    <w:rsid w:val="009C69E3"/>
    <w:rsid w:val="009C6C1C"/>
    <w:rsid w:val="009C7C3C"/>
    <w:rsid w:val="009D2A44"/>
    <w:rsid w:val="009D3A8D"/>
    <w:rsid w:val="009D5116"/>
    <w:rsid w:val="009D59F9"/>
    <w:rsid w:val="009D6E61"/>
    <w:rsid w:val="009D7FF3"/>
    <w:rsid w:val="009E19E9"/>
    <w:rsid w:val="009E26E6"/>
    <w:rsid w:val="009E4058"/>
    <w:rsid w:val="009E4605"/>
    <w:rsid w:val="009E470E"/>
    <w:rsid w:val="009E4D79"/>
    <w:rsid w:val="009E4E1F"/>
    <w:rsid w:val="009F25FF"/>
    <w:rsid w:val="009F2878"/>
    <w:rsid w:val="009F2C45"/>
    <w:rsid w:val="009F31C8"/>
    <w:rsid w:val="009F61E6"/>
    <w:rsid w:val="009F6FCE"/>
    <w:rsid w:val="00A00FA6"/>
    <w:rsid w:val="00A014F1"/>
    <w:rsid w:val="00A01AAD"/>
    <w:rsid w:val="00A02375"/>
    <w:rsid w:val="00A0242A"/>
    <w:rsid w:val="00A04783"/>
    <w:rsid w:val="00A052BB"/>
    <w:rsid w:val="00A057F9"/>
    <w:rsid w:val="00A069CD"/>
    <w:rsid w:val="00A06DC2"/>
    <w:rsid w:val="00A06FEA"/>
    <w:rsid w:val="00A119BC"/>
    <w:rsid w:val="00A14895"/>
    <w:rsid w:val="00A14D21"/>
    <w:rsid w:val="00A1578B"/>
    <w:rsid w:val="00A158FA"/>
    <w:rsid w:val="00A15A31"/>
    <w:rsid w:val="00A1670B"/>
    <w:rsid w:val="00A16E07"/>
    <w:rsid w:val="00A20046"/>
    <w:rsid w:val="00A208A7"/>
    <w:rsid w:val="00A210A6"/>
    <w:rsid w:val="00A21789"/>
    <w:rsid w:val="00A247CA"/>
    <w:rsid w:val="00A24DA3"/>
    <w:rsid w:val="00A25BAF"/>
    <w:rsid w:val="00A269A1"/>
    <w:rsid w:val="00A300F9"/>
    <w:rsid w:val="00A309EA"/>
    <w:rsid w:val="00A31BE5"/>
    <w:rsid w:val="00A343BB"/>
    <w:rsid w:val="00A34D3D"/>
    <w:rsid w:val="00A37B16"/>
    <w:rsid w:val="00A412D8"/>
    <w:rsid w:val="00A4181C"/>
    <w:rsid w:val="00A424D7"/>
    <w:rsid w:val="00A440BD"/>
    <w:rsid w:val="00A4562F"/>
    <w:rsid w:val="00A45701"/>
    <w:rsid w:val="00A45BF6"/>
    <w:rsid w:val="00A46354"/>
    <w:rsid w:val="00A46787"/>
    <w:rsid w:val="00A50152"/>
    <w:rsid w:val="00A50306"/>
    <w:rsid w:val="00A50DAC"/>
    <w:rsid w:val="00A51977"/>
    <w:rsid w:val="00A51BCB"/>
    <w:rsid w:val="00A51E2D"/>
    <w:rsid w:val="00A54ACB"/>
    <w:rsid w:val="00A56960"/>
    <w:rsid w:val="00A56A92"/>
    <w:rsid w:val="00A56DF1"/>
    <w:rsid w:val="00A60E91"/>
    <w:rsid w:val="00A631D6"/>
    <w:rsid w:val="00A63C0C"/>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6F4"/>
    <w:rsid w:val="00A90C17"/>
    <w:rsid w:val="00A90D60"/>
    <w:rsid w:val="00A92208"/>
    <w:rsid w:val="00A922EB"/>
    <w:rsid w:val="00A93235"/>
    <w:rsid w:val="00A933EC"/>
    <w:rsid w:val="00A9347C"/>
    <w:rsid w:val="00A95426"/>
    <w:rsid w:val="00A95C93"/>
    <w:rsid w:val="00A961C1"/>
    <w:rsid w:val="00A97296"/>
    <w:rsid w:val="00A975CB"/>
    <w:rsid w:val="00A9787A"/>
    <w:rsid w:val="00A97ABC"/>
    <w:rsid w:val="00A97ECC"/>
    <w:rsid w:val="00AA1345"/>
    <w:rsid w:val="00AA36DE"/>
    <w:rsid w:val="00AA3FD3"/>
    <w:rsid w:val="00AA43A8"/>
    <w:rsid w:val="00AA4B69"/>
    <w:rsid w:val="00AA6483"/>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47FE"/>
    <w:rsid w:val="00AC5A7B"/>
    <w:rsid w:val="00AC7108"/>
    <w:rsid w:val="00AD0168"/>
    <w:rsid w:val="00AD1118"/>
    <w:rsid w:val="00AD297E"/>
    <w:rsid w:val="00AD4AF0"/>
    <w:rsid w:val="00AD565D"/>
    <w:rsid w:val="00AD7C7E"/>
    <w:rsid w:val="00AE0180"/>
    <w:rsid w:val="00AE090C"/>
    <w:rsid w:val="00AE1052"/>
    <w:rsid w:val="00AE14FD"/>
    <w:rsid w:val="00AE1960"/>
    <w:rsid w:val="00AE19BA"/>
    <w:rsid w:val="00AE1EED"/>
    <w:rsid w:val="00AE2F57"/>
    <w:rsid w:val="00AE2FF9"/>
    <w:rsid w:val="00AE3C5F"/>
    <w:rsid w:val="00AE5144"/>
    <w:rsid w:val="00AE600E"/>
    <w:rsid w:val="00AE6124"/>
    <w:rsid w:val="00AF1199"/>
    <w:rsid w:val="00AF1E0E"/>
    <w:rsid w:val="00AF3E0C"/>
    <w:rsid w:val="00AF3E57"/>
    <w:rsid w:val="00AF3E72"/>
    <w:rsid w:val="00AF5876"/>
    <w:rsid w:val="00AF68D2"/>
    <w:rsid w:val="00AF787B"/>
    <w:rsid w:val="00B00621"/>
    <w:rsid w:val="00B01868"/>
    <w:rsid w:val="00B0411F"/>
    <w:rsid w:val="00B05AC3"/>
    <w:rsid w:val="00B07BE0"/>
    <w:rsid w:val="00B11134"/>
    <w:rsid w:val="00B11B6E"/>
    <w:rsid w:val="00B122C2"/>
    <w:rsid w:val="00B13F9A"/>
    <w:rsid w:val="00B15075"/>
    <w:rsid w:val="00B1516C"/>
    <w:rsid w:val="00B1546E"/>
    <w:rsid w:val="00B17615"/>
    <w:rsid w:val="00B20472"/>
    <w:rsid w:val="00B20DFE"/>
    <w:rsid w:val="00B21A27"/>
    <w:rsid w:val="00B22C39"/>
    <w:rsid w:val="00B2310F"/>
    <w:rsid w:val="00B232FC"/>
    <w:rsid w:val="00B24BD8"/>
    <w:rsid w:val="00B25B7A"/>
    <w:rsid w:val="00B27968"/>
    <w:rsid w:val="00B27C96"/>
    <w:rsid w:val="00B3045A"/>
    <w:rsid w:val="00B30B09"/>
    <w:rsid w:val="00B332A3"/>
    <w:rsid w:val="00B33842"/>
    <w:rsid w:val="00B340B4"/>
    <w:rsid w:val="00B34639"/>
    <w:rsid w:val="00B34C25"/>
    <w:rsid w:val="00B35487"/>
    <w:rsid w:val="00B363D3"/>
    <w:rsid w:val="00B37AB9"/>
    <w:rsid w:val="00B41B40"/>
    <w:rsid w:val="00B42005"/>
    <w:rsid w:val="00B4221D"/>
    <w:rsid w:val="00B42573"/>
    <w:rsid w:val="00B42C63"/>
    <w:rsid w:val="00B4652E"/>
    <w:rsid w:val="00B46EF4"/>
    <w:rsid w:val="00B46FB9"/>
    <w:rsid w:val="00B47040"/>
    <w:rsid w:val="00B50603"/>
    <w:rsid w:val="00B50971"/>
    <w:rsid w:val="00B519F6"/>
    <w:rsid w:val="00B51D14"/>
    <w:rsid w:val="00B53076"/>
    <w:rsid w:val="00B53F6F"/>
    <w:rsid w:val="00B56801"/>
    <w:rsid w:val="00B568F2"/>
    <w:rsid w:val="00B6110E"/>
    <w:rsid w:val="00B63D01"/>
    <w:rsid w:val="00B65A66"/>
    <w:rsid w:val="00B6758A"/>
    <w:rsid w:val="00B67A35"/>
    <w:rsid w:val="00B71472"/>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2A1"/>
    <w:rsid w:val="00B84988"/>
    <w:rsid w:val="00B857BE"/>
    <w:rsid w:val="00B8584C"/>
    <w:rsid w:val="00B8669E"/>
    <w:rsid w:val="00B86E2B"/>
    <w:rsid w:val="00B8799F"/>
    <w:rsid w:val="00B90834"/>
    <w:rsid w:val="00B90EF4"/>
    <w:rsid w:val="00B92845"/>
    <w:rsid w:val="00B93A11"/>
    <w:rsid w:val="00B946C4"/>
    <w:rsid w:val="00B961BC"/>
    <w:rsid w:val="00B979D9"/>
    <w:rsid w:val="00BA0F7A"/>
    <w:rsid w:val="00BA2CFF"/>
    <w:rsid w:val="00BA33D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4E1"/>
    <w:rsid w:val="00BC4533"/>
    <w:rsid w:val="00BC54FA"/>
    <w:rsid w:val="00BC5792"/>
    <w:rsid w:val="00BC5ED6"/>
    <w:rsid w:val="00BC62A8"/>
    <w:rsid w:val="00BD09F0"/>
    <w:rsid w:val="00BD36E3"/>
    <w:rsid w:val="00BD3CBA"/>
    <w:rsid w:val="00BD425E"/>
    <w:rsid w:val="00BD4392"/>
    <w:rsid w:val="00BD4962"/>
    <w:rsid w:val="00BD5F57"/>
    <w:rsid w:val="00BD6548"/>
    <w:rsid w:val="00BD6CD4"/>
    <w:rsid w:val="00BD7022"/>
    <w:rsid w:val="00BD73E3"/>
    <w:rsid w:val="00BE054B"/>
    <w:rsid w:val="00BE1FDA"/>
    <w:rsid w:val="00BE28F0"/>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048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11A"/>
    <w:rsid w:val="00C30609"/>
    <w:rsid w:val="00C30FA4"/>
    <w:rsid w:val="00C31249"/>
    <w:rsid w:val="00C3325E"/>
    <w:rsid w:val="00C34326"/>
    <w:rsid w:val="00C34494"/>
    <w:rsid w:val="00C3480C"/>
    <w:rsid w:val="00C352BB"/>
    <w:rsid w:val="00C36813"/>
    <w:rsid w:val="00C37503"/>
    <w:rsid w:val="00C40340"/>
    <w:rsid w:val="00C40968"/>
    <w:rsid w:val="00C40E6F"/>
    <w:rsid w:val="00C42821"/>
    <w:rsid w:val="00C4352F"/>
    <w:rsid w:val="00C4361E"/>
    <w:rsid w:val="00C45460"/>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77589"/>
    <w:rsid w:val="00C80B84"/>
    <w:rsid w:val="00C81BAC"/>
    <w:rsid w:val="00C81BD7"/>
    <w:rsid w:val="00C82381"/>
    <w:rsid w:val="00C84365"/>
    <w:rsid w:val="00C85764"/>
    <w:rsid w:val="00C86A01"/>
    <w:rsid w:val="00C879C2"/>
    <w:rsid w:val="00C91FCB"/>
    <w:rsid w:val="00C927CC"/>
    <w:rsid w:val="00C92A7E"/>
    <w:rsid w:val="00C93700"/>
    <w:rsid w:val="00C93D0E"/>
    <w:rsid w:val="00C940D2"/>
    <w:rsid w:val="00C94201"/>
    <w:rsid w:val="00C95ED6"/>
    <w:rsid w:val="00C9621C"/>
    <w:rsid w:val="00C96982"/>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2F4"/>
    <w:rsid w:val="00CB5C01"/>
    <w:rsid w:val="00CB5F63"/>
    <w:rsid w:val="00CB6106"/>
    <w:rsid w:val="00CC0138"/>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41CE"/>
    <w:rsid w:val="00CE54A0"/>
    <w:rsid w:val="00CE60BF"/>
    <w:rsid w:val="00CE6434"/>
    <w:rsid w:val="00CE6EAE"/>
    <w:rsid w:val="00CE7088"/>
    <w:rsid w:val="00CF2A8F"/>
    <w:rsid w:val="00CF30D2"/>
    <w:rsid w:val="00CF4C56"/>
    <w:rsid w:val="00CF522F"/>
    <w:rsid w:val="00CF6E0B"/>
    <w:rsid w:val="00CF7136"/>
    <w:rsid w:val="00D00B51"/>
    <w:rsid w:val="00D01CBA"/>
    <w:rsid w:val="00D03F41"/>
    <w:rsid w:val="00D0504A"/>
    <w:rsid w:val="00D05051"/>
    <w:rsid w:val="00D06004"/>
    <w:rsid w:val="00D063B8"/>
    <w:rsid w:val="00D07003"/>
    <w:rsid w:val="00D07E6D"/>
    <w:rsid w:val="00D1057C"/>
    <w:rsid w:val="00D12733"/>
    <w:rsid w:val="00D13851"/>
    <w:rsid w:val="00D13FB7"/>
    <w:rsid w:val="00D14C7B"/>
    <w:rsid w:val="00D22696"/>
    <w:rsid w:val="00D245AE"/>
    <w:rsid w:val="00D26202"/>
    <w:rsid w:val="00D26387"/>
    <w:rsid w:val="00D273A8"/>
    <w:rsid w:val="00D2762F"/>
    <w:rsid w:val="00D304B8"/>
    <w:rsid w:val="00D3116D"/>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2D57"/>
    <w:rsid w:val="00D5312E"/>
    <w:rsid w:val="00D53B02"/>
    <w:rsid w:val="00D55B84"/>
    <w:rsid w:val="00D564B8"/>
    <w:rsid w:val="00D5777B"/>
    <w:rsid w:val="00D5779A"/>
    <w:rsid w:val="00D600FE"/>
    <w:rsid w:val="00D60249"/>
    <w:rsid w:val="00D63856"/>
    <w:rsid w:val="00D6420B"/>
    <w:rsid w:val="00D65CDF"/>
    <w:rsid w:val="00D672C1"/>
    <w:rsid w:val="00D672C2"/>
    <w:rsid w:val="00D71794"/>
    <w:rsid w:val="00D71826"/>
    <w:rsid w:val="00D71B4B"/>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5F3"/>
    <w:rsid w:val="00D91DAF"/>
    <w:rsid w:val="00D921FD"/>
    <w:rsid w:val="00D92563"/>
    <w:rsid w:val="00D92DF2"/>
    <w:rsid w:val="00D92FC3"/>
    <w:rsid w:val="00D956AE"/>
    <w:rsid w:val="00D96D76"/>
    <w:rsid w:val="00D9750F"/>
    <w:rsid w:val="00DA043C"/>
    <w:rsid w:val="00DA0C72"/>
    <w:rsid w:val="00DA18EC"/>
    <w:rsid w:val="00DA3B74"/>
    <w:rsid w:val="00DA5497"/>
    <w:rsid w:val="00DA561A"/>
    <w:rsid w:val="00DA5ED0"/>
    <w:rsid w:val="00DA6155"/>
    <w:rsid w:val="00DA68F0"/>
    <w:rsid w:val="00DB0A56"/>
    <w:rsid w:val="00DB4E26"/>
    <w:rsid w:val="00DC2374"/>
    <w:rsid w:val="00DC2DAB"/>
    <w:rsid w:val="00DC2E14"/>
    <w:rsid w:val="00DC33DF"/>
    <w:rsid w:val="00DC4095"/>
    <w:rsid w:val="00DC4176"/>
    <w:rsid w:val="00DC55C2"/>
    <w:rsid w:val="00DC5BAB"/>
    <w:rsid w:val="00DC668B"/>
    <w:rsid w:val="00DC68C0"/>
    <w:rsid w:val="00DC6DC6"/>
    <w:rsid w:val="00DC7CF7"/>
    <w:rsid w:val="00DD3E26"/>
    <w:rsid w:val="00DD4539"/>
    <w:rsid w:val="00DD53B0"/>
    <w:rsid w:val="00DE1154"/>
    <w:rsid w:val="00DE1689"/>
    <w:rsid w:val="00DE2140"/>
    <w:rsid w:val="00DE36B9"/>
    <w:rsid w:val="00DE39FF"/>
    <w:rsid w:val="00DE48AB"/>
    <w:rsid w:val="00DE4C0D"/>
    <w:rsid w:val="00DE4FDB"/>
    <w:rsid w:val="00DE560B"/>
    <w:rsid w:val="00DE560E"/>
    <w:rsid w:val="00DF1523"/>
    <w:rsid w:val="00DF2439"/>
    <w:rsid w:val="00DF4C29"/>
    <w:rsid w:val="00DF54A2"/>
    <w:rsid w:val="00DF5633"/>
    <w:rsid w:val="00DF5662"/>
    <w:rsid w:val="00DF5A48"/>
    <w:rsid w:val="00DF5E51"/>
    <w:rsid w:val="00E01BAB"/>
    <w:rsid w:val="00E02C7F"/>
    <w:rsid w:val="00E03F2D"/>
    <w:rsid w:val="00E0546E"/>
    <w:rsid w:val="00E0686F"/>
    <w:rsid w:val="00E06D47"/>
    <w:rsid w:val="00E078A6"/>
    <w:rsid w:val="00E1060B"/>
    <w:rsid w:val="00E113DE"/>
    <w:rsid w:val="00E116BE"/>
    <w:rsid w:val="00E127FD"/>
    <w:rsid w:val="00E12A28"/>
    <w:rsid w:val="00E13409"/>
    <w:rsid w:val="00E13456"/>
    <w:rsid w:val="00E13871"/>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64"/>
    <w:rsid w:val="00E504D1"/>
    <w:rsid w:val="00E50820"/>
    <w:rsid w:val="00E50EF3"/>
    <w:rsid w:val="00E5112B"/>
    <w:rsid w:val="00E51F7C"/>
    <w:rsid w:val="00E520DA"/>
    <w:rsid w:val="00E52B5F"/>
    <w:rsid w:val="00E53CAA"/>
    <w:rsid w:val="00E55B72"/>
    <w:rsid w:val="00E5675D"/>
    <w:rsid w:val="00E56DFF"/>
    <w:rsid w:val="00E56F22"/>
    <w:rsid w:val="00E60E45"/>
    <w:rsid w:val="00E6161B"/>
    <w:rsid w:val="00E61EB7"/>
    <w:rsid w:val="00E62F28"/>
    <w:rsid w:val="00E66E51"/>
    <w:rsid w:val="00E674C5"/>
    <w:rsid w:val="00E7113C"/>
    <w:rsid w:val="00E726D8"/>
    <w:rsid w:val="00E72B05"/>
    <w:rsid w:val="00E731B2"/>
    <w:rsid w:val="00E745E8"/>
    <w:rsid w:val="00E76428"/>
    <w:rsid w:val="00E764FD"/>
    <w:rsid w:val="00E775E1"/>
    <w:rsid w:val="00E805FB"/>
    <w:rsid w:val="00E8117B"/>
    <w:rsid w:val="00E8142F"/>
    <w:rsid w:val="00E83A9B"/>
    <w:rsid w:val="00E849E0"/>
    <w:rsid w:val="00E85478"/>
    <w:rsid w:val="00E85A7B"/>
    <w:rsid w:val="00E90F96"/>
    <w:rsid w:val="00E91938"/>
    <w:rsid w:val="00E940DE"/>
    <w:rsid w:val="00E9461D"/>
    <w:rsid w:val="00E9582F"/>
    <w:rsid w:val="00E96EDC"/>
    <w:rsid w:val="00EA316B"/>
    <w:rsid w:val="00EA53FD"/>
    <w:rsid w:val="00EA5655"/>
    <w:rsid w:val="00EA6245"/>
    <w:rsid w:val="00EA637B"/>
    <w:rsid w:val="00EB0AB1"/>
    <w:rsid w:val="00EB0F36"/>
    <w:rsid w:val="00EB3E17"/>
    <w:rsid w:val="00EB7362"/>
    <w:rsid w:val="00EC0BFB"/>
    <w:rsid w:val="00EC2DC3"/>
    <w:rsid w:val="00EC3109"/>
    <w:rsid w:val="00EC3366"/>
    <w:rsid w:val="00EC3578"/>
    <w:rsid w:val="00EC404F"/>
    <w:rsid w:val="00EC5916"/>
    <w:rsid w:val="00EC6778"/>
    <w:rsid w:val="00EC6A13"/>
    <w:rsid w:val="00ED1B72"/>
    <w:rsid w:val="00ED1E94"/>
    <w:rsid w:val="00ED37E5"/>
    <w:rsid w:val="00ED422F"/>
    <w:rsid w:val="00ED448C"/>
    <w:rsid w:val="00ED6B01"/>
    <w:rsid w:val="00ED79A5"/>
    <w:rsid w:val="00EE0CB0"/>
    <w:rsid w:val="00EE0E05"/>
    <w:rsid w:val="00EE3D3A"/>
    <w:rsid w:val="00EE5AF8"/>
    <w:rsid w:val="00EE66E0"/>
    <w:rsid w:val="00EE7620"/>
    <w:rsid w:val="00EE7FD5"/>
    <w:rsid w:val="00EF257A"/>
    <w:rsid w:val="00EF6874"/>
    <w:rsid w:val="00EF6F87"/>
    <w:rsid w:val="00EF6FFD"/>
    <w:rsid w:val="00F00737"/>
    <w:rsid w:val="00F03753"/>
    <w:rsid w:val="00F03B50"/>
    <w:rsid w:val="00F054C9"/>
    <w:rsid w:val="00F05768"/>
    <w:rsid w:val="00F05D05"/>
    <w:rsid w:val="00F0663A"/>
    <w:rsid w:val="00F06C3F"/>
    <w:rsid w:val="00F1074F"/>
    <w:rsid w:val="00F10A6C"/>
    <w:rsid w:val="00F11DC3"/>
    <w:rsid w:val="00F11E31"/>
    <w:rsid w:val="00F12F1B"/>
    <w:rsid w:val="00F1449E"/>
    <w:rsid w:val="00F148C1"/>
    <w:rsid w:val="00F14D7B"/>
    <w:rsid w:val="00F202E0"/>
    <w:rsid w:val="00F203ED"/>
    <w:rsid w:val="00F2097D"/>
    <w:rsid w:val="00F214E8"/>
    <w:rsid w:val="00F21557"/>
    <w:rsid w:val="00F21600"/>
    <w:rsid w:val="00F22360"/>
    <w:rsid w:val="00F228EC"/>
    <w:rsid w:val="00F25920"/>
    <w:rsid w:val="00F25F42"/>
    <w:rsid w:val="00F26786"/>
    <w:rsid w:val="00F27FF4"/>
    <w:rsid w:val="00F303DD"/>
    <w:rsid w:val="00F312B7"/>
    <w:rsid w:val="00F320AC"/>
    <w:rsid w:val="00F33B81"/>
    <w:rsid w:val="00F3495F"/>
    <w:rsid w:val="00F3518D"/>
    <w:rsid w:val="00F351CB"/>
    <w:rsid w:val="00F362BB"/>
    <w:rsid w:val="00F36B0A"/>
    <w:rsid w:val="00F41539"/>
    <w:rsid w:val="00F41CEE"/>
    <w:rsid w:val="00F42D26"/>
    <w:rsid w:val="00F4304E"/>
    <w:rsid w:val="00F462BA"/>
    <w:rsid w:val="00F500E0"/>
    <w:rsid w:val="00F50CA4"/>
    <w:rsid w:val="00F50F9A"/>
    <w:rsid w:val="00F51523"/>
    <w:rsid w:val="00F535CA"/>
    <w:rsid w:val="00F54244"/>
    <w:rsid w:val="00F559EC"/>
    <w:rsid w:val="00F55B79"/>
    <w:rsid w:val="00F56A0F"/>
    <w:rsid w:val="00F56FB1"/>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610"/>
    <w:rsid w:val="00F97EDB"/>
    <w:rsid w:val="00FA156C"/>
    <w:rsid w:val="00FA21AB"/>
    <w:rsid w:val="00FA2E75"/>
    <w:rsid w:val="00FA39B8"/>
    <w:rsid w:val="00FA3BB8"/>
    <w:rsid w:val="00FA6224"/>
    <w:rsid w:val="00FA62BF"/>
    <w:rsid w:val="00FA6BDA"/>
    <w:rsid w:val="00FA727D"/>
    <w:rsid w:val="00FA7C28"/>
    <w:rsid w:val="00FB05CB"/>
    <w:rsid w:val="00FB144B"/>
    <w:rsid w:val="00FB146F"/>
    <w:rsid w:val="00FB456D"/>
    <w:rsid w:val="00FB610F"/>
    <w:rsid w:val="00FB6FA5"/>
    <w:rsid w:val="00FB74B9"/>
    <w:rsid w:val="00FC0D06"/>
    <w:rsid w:val="00FC10CF"/>
    <w:rsid w:val="00FC1746"/>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42C"/>
    <w:rsid w:val="00FF7849"/>
    <w:rsid w:val="02D43FD0"/>
    <w:rsid w:val="08C0F916"/>
    <w:rsid w:val="0BA369FD"/>
    <w:rsid w:val="0BAEAD2B"/>
    <w:rsid w:val="0BFD2611"/>
    <w:rsid w:val="0D905F26"/>
    <w:rsid w:val="0E7C1F40"/>
    <w:rsid w:val="0E8D3073"/>
    <w:rsid w:val="11940801"/>
    <w:rsid w:val="1B2D49D7"/>
    <w:rsid w:val="1E8A2BE0"/>
    <w:rsid w:val="209D3A46"/>
    <w:rsid w:val="240D97F7"/>
    <w:rsid w:val="278792E6"/>
    <w:rsid w:val="2A63B11E"/>
    <w:rsid w:val="2B94CFDB"/>
    <w:rsid w:val="2C8D644C"/>
    <w:rsid w:val="2F3B673F"/>
    <w:rsid w:val="303CECDF"/>
    <w:rsid w:val="304352E5"/>
    <w:rsid w:val="332D5603"/>
    <w:rsid w:val="353D9A47"/>
    <w:rsid w:val="3B6D97DB"/>
    <w:rsid w:val="421E4D2C"/>
    <w:rsid w:val="423DD46C"/>
    <w:rsid w:val="4627179B"/>
    <w:rsid w:val="48E2ED7A"/>
    <w:rsid w:val="4BD291BB"/>
    <w:rsid w:val="5239717F"/>
    <w:rsid w:val="53A14070"/>
    <w:rsid w:val="56D8E132"/>
    <w:rsid w:val="5874B193"/>
    <w:rsid w:val="5A926741"/>
    <w:rsid w:val="5C3AFF32"/>
    <w:rsid w:val="61FE1A37"/>
    <w:rsid w:val="625D7844"/>
    <w:rsid w:val="625F5BD8"/>
    <w:rsid w:val="647B870D"/>
    <w:rsid w:val="669709AF"/>
    <w:rsid w:val="66EB0404"/>
    <w:rsid w:val="689A18A0"/>
    <w:rsid w:val="77D860E9"/>
    <w:rsid w:val="7A41D411"/>
    <w:rsid w:val="7C645A77"/>
    <w:rsid w:val="7D4A0716"/>
    <w:rsid w:val="7E35DC83"/>
    <w:rsid w:val="7F21C072"/>
    <w:rsid w:val="7FA01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7D2D8F"/>
  <w15:chartTrackingRefBased/>
  <w15:docId w15:val="{76DE105F-E204-4EF0-A943-35C1C7E5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54A"/>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5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 w:type="paragraph" w:styleId="Subtitle">
    <w:name w:val="Subtitle"/>
    <w:basedOn w:val="Normal"/>
    <w:next w:val="Normal"/>
    <w:link w:val="SubtitleChar"/>
    <w:qFormat/>
    <w:rsid w:val="002475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5A2"/>
    <w:rPr>
      <w:rFonts w:asciiTheme="minorHAnsi" w:eastAsiaTheme="minorEastAsia" w:hAnsiTheme="minorHAnsi" w:cstheme="minorBidi"/>
      <w:color w:val="5A5A5A" w:themeColor="text1" w:themeTint="A5"/>
      <w:spacing w:val="15"/>
      <w:sz w:val="22"/>
      <w:szCs w:val="22"/>
      <w:lang w:val="en-GB"/>
    </w:rPr>
  </w:style>
  <w:style w:type="paragraph" w:customStyle="1" w:styleId="ZchnZchn00">
    <w:name w:val="Zchn Zchn00"/>
    <w:semiHidden/>
    <w:rsid w:val="00B71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Mention">
    <w:name w:val="Mention"/>
    <w:basedOn w:val="DefaultParagraphFont"/>
    <w:uiPriority w:val="99"/>
    <w:unhideWhenUsed/>
    <w:rsid w:val="004C2C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690787">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7475211">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833748">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5AIRPNAIUNRU-1328258698-10001</_dlc_DocId>
    <_dlc_DocIdUrl xmlns="71c5aaf6-e6ce-465b-b873-5148d2a4c105">
      <Url>https://nokia.sharepoint.com/sites/c5g/5gradio/_layouts/15/DocIdRedir.aspx?ID=5AIRPNAIUNRU-1328258698-10001</Url>
      <Description>5AIRPNAIUNRU-1328258698-10001</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B1515F6-7C06-49DD-8171-4AF44DCD5594}">
  <ds:schemaRefs>
    <ds:schemaRef ds:uri="0b6aed8e-0313-4d17-80ff-d0e5da4931c5"/>
    <ds:schemaRef ds:uri="http://schemas.microsoft.com/office/2006/documentManagement/types"/>
    <ds:schemaRef ds:uri="http://schemas.openxmlformats.org/package/2006/metadata/core-properties"/>
    <ds:schemaRef ds:uri="http://schemas.microsoft.com/office/2006/metadata/properties"/>
    <ds:schemaRef ds:uri="3b34c8f0-1ef5-4d1e-bb66-517ce7fe7356"/>
    <ds:schemaRef ds:uri="http://purl.org/dc/dcmitype/"/>
    <ds:schemaRef ds:uri="http://purl.org/dc/elements/1.1/"/>
    <ds:schemaRef ds:uri="http://schemas.microsoft.com/office/infopath/2007/PartnerControls"/>
    <ds:schemaRef ds:uri="http://www.w3.org/XML/1998/namespace"/>
    <ds:schemaRef ds:uri="71c5aaf6-e6ce-465b-b873-5148d2a4c105"/>
    <ds:schemaRef ds:uri="http://purl.org/dc/terms/"/>
  </ds:schemaRefs>
</ds:datastoreItem>
</file>

<file path=customXml/itemProps2.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3.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4.xml><?xml version="1.0" encoding="utf-8"?>
<ds:datastoreItem xmlns:ds="http://schemas.openxmlformats.org/officeDocument/2006/customXml" ds:itemID="{FD695F52-4EE2-46E8-B493-91BC50364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B3FFC0-ADBD-40FF-B93C-F2EE6FE2F6A6}">
  <ds:schemaRefs>
    <ds:schemaRef ds:uri="http://schemas.openxmlformats.org/officeDocument/2006/bibliography"/>
  </ds:schemaRefs>
</ds:datastoreItem>
</file>

<file path=customXml/itemProps6.xml><?xml version="1.0" encoding="utf-8"?>
<ds:datastoreItem xmlns:ds="http://schemas.openxmlformats.org/officeDocument/2006/customXml" ds:itemID="{79BC67EE-9148-40C3-AAA0-113D2490FE5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457</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10</cp:revision>
  <cp:lastPrinted>2013-03-22T15:57:00Z</cp:lastPrinted>
  <dcterms:created xsi:type="dcterms:W3CDTF">2022-01-20T10:11:00Z</dcterms:created>
  <dcterms:modified xsi:type="dcterms:W3CDTF">2022-02-14T18:59:00Z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c9ecfee3-6970-4038-8acc-35b766127e77</vt:lpwstr>
  </property>
</Properties>
</file>